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524" w:rsidRDefault="00134524" w:rsidP="00222D8D">
      <w:pPr>
        <w:pStyle w:val="a8"/>
        <w:jc w:val="right"/>
        <w:outlineLvl w:val="0"/>
        <w:rPr>
          <w:sz w:val="20"/>
        </w:rPr>
      </w:pPr>
    </w:p>
    <w:p w:rsidR="001360DE" w:rsidRDefault="001360DE" w:rsidP="001360DE">
      <w:pPr>
        <w:pStyle w:val="a8"/>
        <w:jc w:val="right"/>
        <w:outlineLvl w:val="0"/>
        <w:rPr>
          <w:sz w:val="20"/>
        </w:rPr>
      </w:pPr>
      <w:r w:rsidRPr="00CC6B76">
        <w:rPr>
          <w:sz w:val="20"/>
        </w:rPr>
        <w:t xml:space="preserve">Приложение </w:t>
      </w:r>
    </w:p>
    <w:p w:rsidR="001360DE" w:rsidRPr="007F4AC8" w:rsidRDefault="0057149A" w:rsidP="001360DE">
      <w:pPr>
        <w:pStyle w:val="a8"/>
        <w:jc w:val="right"/>
        <w:rPr>
          <w:sz w:val="20"/>
        </w:rPr>
      </w:pPr>
      <w:r>
        <w:rPr>
          <w:sz w:val="20"/>
        </w:rPr>
        <w:t>к решению ТИК Кишертского</w:t>
      </w:r>
      <w:r w:rsidR="00894D49">
        <w:rPr>
          <w:sz w:val="20"/>
        </w:rPr>
        <w:t xml:space="preserve"> </w:t>
      </w:r>
      <w:r w:rsidR="001360DE" w:rsidRPr="007F4AC8">
        <w:rPr>
          <w:sz w:val="20"/>
        </w:rPr>
        <w:t>округа</w:t>
      </w:r>
    </w:p>
    <w:p w:rsidR="001360DE" w:rsidRDefault="00FF23D5" w:rsidP="001360DE">
      <w:pPr>
        <w:adjustRightInd w:val="0"/>
        <w:ind w:left="7655"/>
        <w:jc w:val="right"/>
        <w:rPr>
          <w:sz w:val="20"/>
        </w:rPr>
      </w:pPr>
      <w:r>
        <w:rPr>
          <w:sz w:val="20"/>
        </w:rPr>
        <w:t>от 02.07</w:t>
      </w:r>
      <w:r w:rsidR="001360DE">
        <w:rPr>
          <w:sz w:val="20"/>
        </w:rPr>
        <w:t>.2021</w:t>
      </w:r>
      <w:r w:rsidR="001360DE" w:rsidRPr="007F4AC8">
        <w:rPr>
          <w:sz w:val="20"/>
        </w:rPr>
        <w:t xml:space="preserve"> №  </w:t>
      </w:r>
      <w:r w:rsidR="00894D49">
        <w:rPr>
          <w:sz w:val="20"/>
        </w:rPr>
        <w:t>09</w:t>
      </w:r>
      <w:r w:rsidR="001360DE" w:rsidRPr="007F4AC8">
        <w:rPr>
          <w:sz w:val="20"/>
        </w:rPr>
        <w:t>/</w:t>
      </w:r>
      <w:r w:rsidR="001360DE">
        <w:rPr>
          <w:sz w:val="20"/>
        </w:rPr>
        <w:t>01</w:t>
      </w:r>
      <w:r w:rsidR="001360DE" w:rsidRPr="007F4AC8">
        <w:rPr>
          <w:sz w:val="20"/>
        </w:rPr>
        <w:t>-</w:t>
      </w:r>
      <w:r w:rsidR="001360DE">
        <w:rPr>
          <w:sz w:val="20"/>
        </w:rPr>
        <w:t>4</w:t>
      </w:r>
    </w:p>
    <w:p w:rsidR="001360DE" w:rsidRPr="007106F7" w:rsidRDefault="001360DE" w:rsidP="001360DE">
      <w:pPr>
        <w:jc w:val="center"/>
        <w:outlineLvl w:val="0"/>
        <w:rPr>
          <w:b/>
          <w:bCs/>
          <w:sz w:val="24"/>
          <w:szCs w:val="24"/>
        </w:rPr>
      </w:pPr>
      <w:r w:rsidRPr="007106F7">
        <w:rPr>
          <w:b/>
          <w:bCs/>
          <w:sz w:val="24"/>
          <w:szCs w:val="24"/>
        </w:rPr>
        <w:t>Календарный план</w:t>
      </w:r>
    </w:p>
    <w:p w:rsidR="001360DE" w:rsidRPr="007106F7" w:rsidRDefault="001360DE" w:rsidP="001360DE">
      <w:pPr>
        <w:jc w:val="center"/>
        <w:outlineLvl w:val="0"/>
        <w:rPr>
          <w:b/>
          <w:bCs/>
          <w:sz w:val="24"/>
          <w:szCs w:val="24"/>
        </w:rPr>
      </w:pPr>
      <w:r w:rsidRPr="007106F7">
        <w:rPr>
          <w:b/>
          <w:bCs/>
          <w:sz w:val="24"/>
          <w:szCs w:val="24"/>
        </w:rPr>
        <w:t xml:space="preserve">мероприятий по подготовке и проведению дополнительных выборов депутатов </w:t>
      </w:r>
    </w:p>
    <w:p w:rsidR="001360DE" w:rsidRPr="007106F7" w:rsidRDefault="001360DE" w:rsidP="001360DE">
      <w:pPr>
        <w:jc w:val="center"/>
        <w:outlineLvl w:val="0"/>
        <w:rPr>
          <w:b/>
          <w:bCs/>
          <w:sz w:val="24"/>
          <w:szCs w:val="24"/>
        </w:rPr>
      </w:pPr>
      <w:r w:rsidRPr="007106F7">
        <w:rPr>
          <w:b/>
          <w:bCs/>
          <w:sz w:val="24"/>
          <w:szCs w:val="24"/>
        </w:rPr>
        <w:t xml:space="preserve">Думы Кишертского муниципального округа </w:t>
      </w:r>
      <w:r w:rsidR="00894D49">
        <w:rPr>
          <w:b/>
          <w:bCs/>
          <w:sz w:val="24"/>
          <w:szCs w:val="24"/>
        </w:rPr>
        <w:t>Пермского края</w:t>
      </w:r>
    </w:p>
    <w:p w:rsidR="001360DE" w:rsidRPr="007106F7" w:rsidRDefault="00894D49" w:rsidP="001360DE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 пяти</w:t>
      </w:r>
      <w:r w:rsidR="001360DE" w:rsidRPr="007106F7">
        <w:rPr>
          <w:b/>
          <w:bCs/>
          <w:sz w:val="24"/>
          <w:szCs w:val="24"/>
        </w:rPr>
        <w:t>мандатному избирательному округу № 3</w:t>
      </w:r>
      <w:r>
        <w:rPr>
          <w:b/>
          <w:bCs/>
          <w:sz w:val="24"/>
          <w:szCs w:val="24"/>
        </w:rPr>
        <w:t xml:space="preserve"> по трем незамещенным мандатам</w:t>
      </w:r>
      <w:r w:rsidR="001360DE" w:rsidRPr="007106F7">
        <w:rPr>
          <w:b/>
          <w:bCs/>
          <w:sz w:val="24"/>
          <w:szCs w:val="24"/>
        </w:rPr>
        <w:t xml:space="preserve"> </w:t>
      </w:r>
    </w:p>
    <w:p w:rsidR="001360DE" w:rsidRPr="007106F7" w:rsidRDefault="001360DE" w:rsidP="001360DE">
      <w:pPr>
        <w:ind w:firstLine="567"/>
        <w:jc w:val="center"/>
        <w:rPr>
          <w:b/>
          <w:bCs/>
          <w:sz w:val="24"/>
          <w:szCs w:val="24"/>
        </w:rPr>
      </w:pPr>
      <w:r w:rsidRPr="007106F7">
        <w:rPr>
          <w:b/>
          <w:bCs/>
          <w:sz w:val="24"/>
          <w:szCs w:val="24"/>
        </w:rPr>
        <w:t xml:space="preserve">19 сентября 2021 года </w:t>
      </w:r>
    </w:p>
    <w:p w:rsidR="001360DE" w:rsidRPr="0043744C" w:rsidRDefault="001360DE" w:rsidP="001360DE">
      <w:pPr>
        <w:rPr>
          <w:b/>
          <w:bCs/>
          <w:sz w:val="22"/>
          <w:szCs w:val="22"/>
        </w:rPr>
      </w:pPr>
    </w:p>
    <w:p w:rsidR="001360DE" w:rsidRPr="0043744C" w:rsidRDefault="001360DE" w:rsidP="001360DE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color w:val="FF0000"/>
          <w:sz w:val="22"/>
          <w:szCs w:val="22"/>
          <w:lang w:eastAsia="en-US"/>
        </w:rPr>
      </w:pPr>
      <w:r w:rsidRPr="0043744C">
        <w:rPr>
          <w:sz w:val="22"/>
          <w:szCs w:val="22"/>
        </w:rPr>
        <w:t>Календарный план мероприятий составлен в соответствии с требованиями Федерального закона № 67-ФЗ</w:t>
      </w:r>
      <w:r>
        <w:rPr>
          <w:sz w:val="22"/>
          <w:szCs w:val="22"/>
        </w:rPr>
        <w:t xml:space="preserve"> </w:t>
      </w:r>
      <w:r w:rsidRPr="0043744C">
        <w:rPr>
          <w:sz w:val="22"/>
          <w:szCs w:val="22"/>
        </w:rPr>
        <w:t>«Об основных гарантиях избирательных прав и права на участие в референдуме граждан Российской Федерации» (далее – ФЗ), Закона Пермского края № 525-ПК «О выборах депутатов представительных органов муниципальных образований в Пермском крае» (далее – ЗПК)</w:t>
      </w:r>
    </w:p>
    <w:p w:rsidR="001360DE" w:rsidRPr="0043744C" w:rsidRDefault="001360DE" w:rsidP="001360DE">
      <w:pPr>
        <w:pStyle w:val="a5"/>
        <w:ind w:firstLine="567"/>
        <w:jc w:val="right"/>
        <w:rPr>
          <w:b/>
          <w:bCs/>
          <w:sz w:val="22"/>
          <w:szCs w:val="22"/>
        </w:rPr>
      </w:pPr>
      <w:r w:rsidRPr="006624F1">
        <w:rPr>
          <w:b/>
          <w:bCs/>
          <w:sz w:val="22"/>
          <w:szCs w:val="22"/>
        </w:rPr>
        <w:t>Единый день</w:t>
      </w:r>
      <w:r>
        <w:rPr>
          <w:b/>
          <w:bCs/>
          <w:sz w:val="22"/>
          <w:szCs w:val="22"/>
        </w:rPr>
        <w:t xml:space="preserve"> </w:t>
      </w:r>
      <w:r w:rsidRPr="0043744C">
        <w:rPr>
          <w:b/>
          <w:bCs/>
          <w:sz w:val="22"/>
          <w:szCs w:val="22"/>
        </w:rPr>
        <w:t>голосования 19</w:t>
      </w:r>
      <w:r>
        <w:rPr>
          <w:b/>
          <w:bCs/>
          <w:sz w:val="22"/>
          <w:szCs w:val="22"/>
        </w:rPr>
        <w:t xml:space="preserve"> </w:t>
      </w:r>
      <w:r w:rsidRPr="0043744C">
        <w:rPr>
          <w:b/>
          <w:bCs/>
          <w:sz w:val="22"/>
          <w:szCs w:val="22"/>
        </w:rPr>
        <w:t xml:space="preserve">сентября 2021 года </w:t>
      </w:r>
    </w:p>
    <w:p w:rsidR="001360DE" w:rsidRPr="0043744C" w:rsidRDefault="001360DE" w:rsidP="001360DE">
      <w:pPr>
        <w:pStyle w:val="a5"/>
        <w:ind w:firstLine="567"/>
        <w:jc w:val="right"/>
        <w:rPr>
          <w:sz w:val="22"/>
          <w:szCs w:val="22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3402"/>
        <w:gridCol w:w="3260"/>
        <w:gridCol w:w="2552"/>
      </w:tblGrid>
      <w:tr w:rsidR="001360DE" w:rsidRPr="0043744C" w:rsidTr="00883649">
        <w:trPr>
          <w:cantSplit/>
        </w:trPr>
        <w:tc>
          <w:tcPr>
            <w:tcW w:w="567" w:type="dxa"/>
            <w:vAlign w:val="center"/>
          </w:tcPr>
          <w:p w:rsidR="001360DE" w:rsidRPr="0043744C" w:rsidRDefault="001360DE" w:rsidP="00883649">
            <w:pPr>
              <w:jc w:val="center"/>
              <w:rPr>
                <w:b/>
                <w:bCs/>
                <w:sz w:val="22"/>
              </w:rPr>
            </w:pPr>
            <w:r w:rsidRPr="0043744C">
              <w:rPr>
                <w:b/>
                <w:bCs/>
                <w:sz w:val="22"/>
                <w:szCs w:val="22"/>
              </w:rPr>
              <w:t>№</w:t>
            </w:r>
          </w:p>
          <w:p w:rsidR="001360DE" w:rsidRPr="0043744C" w:rsidRDefault="001360DE" w:rsidP="00883649">
            <w:pPr>
              <w:jc w:val="center"/>
              <w:rPr>
                <w:b/>
                <w:bCs/>
                <w:sz w:val="22"/>
              </w:rPr>
            </w:pPr>
            <w:r w:rsidRPr="0043744C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402" w:type="dxa"/>
            <w:vAlign w:val="center"/>
          </w:tcPr>
          <w:p w:rsidR="001360DE" w:rsidRPr="0043744C" w:rsidRDefault="001360DE" w:rsidP="00883649">
            <w:pPr>
              <w:jc w:val="center"/>
              <w:rPr>
                <w:b/>
                <w:bCs/>
                <w:sz w:val="22"/>
              </w:rPr>
            </w:pPr>
            <w:r w:rsidRPr="0043744C">
              <w:rPr>
                <w:b/>
                <w:bCs/>
                <w:sz w:val="22"/>
                <w:szCs w:val="22"/>
              </w:rPr>
              <w:t>Содержание мероприятия</w:t>
            </w:r>
          </w:p>
        </w:tc>
        <w:tc>
          <w:tcPr>
            <w:tcW w:w="3260" w:type="dxa"/>
            <w:vAlign w:val="center"/>
          </w:tcPr>
          <w:p w:rsidR="001360DE" w:rsidRPr="0043744C" w:rsidRDefault="001360DE" w:rsidP="00883649">
            <w:pPr>
              <w:jc w:val="center"/>
              <w:rPr>
                <w:b/>
                <w:bCs/>
                <w:sz w:val="22"/>
              </w:rPr>
            </w:pPr>
            <w:r w:rsidRPr="0043744C">
              <w:rPr>
                <w:b/>
                <w:bCs/>
                <w:sz w:val="22"/>
                <w:szCs w:val="22"/>
              </w:rPr>
              <w:t>Срок исполнения</w:t>
            </w:r>
          </w:p>
        </w:tc>
        <w:tc>
          <w:tcPr>
            <w:tcW w:w="2552" w:type="dxa"/>
            <w:vAlign w:val="center"/>
          </w:tcPr>
          <w:p w:rsidR="001360DE" w:rsidRPr="0043744C" w:rsidRDefault="001360DE" w:rsidP="00883649">
            <w:pPr>
              <w:jc w:val="center"/>
              <w:rPr>
                <w:b/>
                <w:bCs/>
                <w:sz w:val="22"/>
              </w:rPr>
            </w:pPr>
            <w:r w:rsidRPr="0043744C">
              <w:rPr>
                <w:b/>
                <w:bCs/>
                <w:sz w:val="22"/>
                <w:szCs w:val="22"/>
              </w:rPr>
              <w:t>Исполнитель</w:t>
            </w:r>
          </w:p>
        </w:tc>
      </w:tr>
      <w:tr w:rsidR="001360DE" w:rsidRPr="0043744C" w:rsidTr="00883649">
        <w:trPr>
          <w:cantSplit/>
        </w:trPr>
        <w:tc>
          <w:tcPr>
            <w:tcW w:w="9781" w:type="dxa"/>
            <w:gridSpan w:val="4"/>
            <w:vAlign w:val="center"/>
          </w:tcPr>
          <w:p w:rsidR="001360DE" w:rsidRPr="0043744C" w:rsidRDefault="001360DE" w:rsidP="00883649">
            <w:pPr>
              <w:jc w:val="center"/>
              <w:rPr>
                <w:b/>
                <w:bCs/>
                <w:sz w:val="22"/>
              </w:rPr>
            </w:pPr>
          </w:p>
          <w:p w:rsidR="001360DE" w:rsidRPr="0043744C" w:rsidRDefault="001360DE" w:rsidP="00883649">
            <w:pPr>
              <w:jc w:val="center"/>
              <w:rPr>
                <w:b/>
                <w:bCs/>
                <w:sz w:val="22"/>
              </w:rPr>
            </w:pPr>
            <w:r w:rsidRPr="0043744C">
              <w:rPr>
                <w:b/>
                <w:bCs/>
                <w:sz w:val="22"/>
                <w:szCs w:val="22"/>
              </w:rPr>
              <w:t>НАЗНАЧЕНИЕ ВЫБОРОВ</w:t>
            </w:r>
          </w:p>
          <w:p w:rsidR="001360DE" w:rsidRPr="0043744C" w:rsidRDefault="001360DE" w:rsidP="00883649">
            <w:pPr>
              <w:jc w:val="center"/>
              <w:rPr>
                <w:b/>
                <w:bCs/>
                <w:sz w:val="22"/>
              </w:rPr>
            </w:pPr>
          </w:p>
        </w:tc>
      </w:tr>
      <w:tr w:rsidR="001360DE" w:rsidRPr="0043744C" w:rsidTr="00883649">
        <w:trPr>
          <w:cantSplit/>
          <w:trHeight w:val="1610"/>
        </w:trPr>
        <w:tc>
          <w:tcPr>
            <w:tcW w:w="567" w:type="dxa"/>
            <w:vAlign w:val="center"/>
          </w:tcPr>
          <w:p w:rsidR="001360DE" w:rsidRPr="007F37E0" w:rsidRDefault="001360DE" w:rsidP="00883649">
            <w:pPr>
              <w:suppressAutoHyphens/>
              <w:jc w:val="center"/>
              <w:rPr>
                <w:sz w:val="20"/>
                <w:lang w:val="en-US"/>
              </w:rPr>
            </w:pPr>
            <w:r w:rsidRPr="007F37E0">
              <w:rPr>
                <w:sz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1360DE" w:rsidRPr="007F37E0" w:rsidRDefault="001360DE" w:rsidP="00883649">
            <w:pPr>
              <w:suppressAutoHyphens/>
              <w:jc w:val="both"/>
              <w:rPr>
                <w:sz w:val="20"/>
              </w:rPr>
            </w:pPr>
            <w:r w:rsidRPr="007F37E0">
              <w:rPr>
                <w:sz w:val="20"/>
              </w:rPr>
              <w:t>Срок принятия решения о назначении выборов</w:t>
            </w: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Pr="007F37E0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Pr="007F37E0" w:rsidRDefault="001360DE" w:rsidP="00883649">
            <w:pPr>
              <w:suppressAutoHyphens/>
              <w:jc w:val="right"/>
              <w:rPr>
                <w:sz w:val="20"/>
              </w:rPr>
            </w:pPr>
            <w:r w:rsidRPr="007F37E0">
              <w:rPr>
                <w:sz w:val="20"/>
              </w:rPr>
              <w:t>п. 7 ст. 10 ФЗ</w:t>
            </w:r>
          </w:p>
          <w:p w:rsidR="001360DE" w:rsidRPr="007F37E0" w:rsidRDefault="001360DE" w:rsidP="00883649">
            <w:pPr>
              <w:suppressAutoHyphens/>
              <w:jc w:val="right"/>
              <w:rPr>
                <w:sz w:val="20"/>
              </w:rPr>
            </w:pPr>
            <w:r w:rsidRPr="007F37E0">
              <w:rPr>
                <w:sz w:val="20"/>
              </w:rPr>
              <w:t>ч. 5 ст. 12 ЗПК</w:t>
            </w:r>
          </w:p>
        </w:tc>
        <w:tc>
          <w:tcPr>
            <w:tcW w:w="3260" w:type="dxa"/>
          </w:tcPr>
          <w:p w:rsidR="001360DE" w:rsidRDefault="001360DE" w:rsidP="00883649">
            <w:pPr>
              <w:suppressAutoHyphens/>
              <w:jc w:val="both"/>
              <w:rPr>
                <w:b/>
                <w:sz w:val="20"/>
              </w:rPr>
            </w:pPr>
            <w:r>
              <w:rPr>
                <w:sz w:val="20"/>
              </w:rPr>
              <w:t>Н</w:t>
            </w:r>
            <w:r w:rsidRPr="007F37E0">
              <w:rPr>
                <w:sz w:val="20"/>
              </w:rPr>
              <w:t>е ранее чем за 90 и не позднее</w:t>
            </w:r>
            <w:r w:rsidR="006B6DF4">
              <w:rPr>
                <w:sz w:val="20"/>
              </w:rPr>
              <w:t>,</w:t>
            </w:r>
            <w:r w:rsidRPr="007F37E0">
              <w:rPr>
                <w:sz w:val="20"/>
              </w:rPr>
              <w:t xml:space="preserve"> чем за 80 дней до дня голосования, </w:t>
            </w:r>
            <w:r w:rsidRPr="007F37E0">
              <w:rPr>
                <w:b/>
                <w:sz w:val="20"/>
              </w:rPr>
              <w:t>т.е. не ранее 20.06.2021 и не позднее 30.06.2021</w:t>
            </w:r>
          </w:p>
          <w:p w:rsidR="001360DE" w:rsidRPr="001A610E" w:rsidRDefault="001360DE" w:rsidP="00883649">
            <w:pPr>
              <w:suppressAutoHyphens/>
              <w:jc w:val="both"/>
              <w:rPr>
                <w:i/>
                <w:sz w:val="20"/>
              </w:rPr>
            </w:pPr>
            <w:r w:rsidRPr="001A610E">
              <w:rPr>
                <w:i/>
                <w:sz w:val="20"/>
              </w:rPr>
              <w:t>(</w:t>
            </w:r>
            <w:r w:rsidR="001A610E" w:rsidRPr="001A610E">
              <w:rPr>
                <w:i/>
                <w:sz w:val="20"/>
              </w:rPr>
              <w:t xml:space="preserve">назначены </w:t>
            </w:r>
            <w:r w:rsidRPr="001A610E">
              <w:rPr>
                <w:i/>
                <w:sz w:val="20"/>
              </w:rPr>
              <w:t>28.06.2021г)</w:t>
            </w:r>
          </w:p>
        </w:tc>
        <w:tc>
          <w:tcPr>
            <w:tcW w:w="2552" w:type="dxa"/>
          </w:tcPr>
          <w:p w:rsidR="001360DE" w:rsidRPr="00311B44" w:rsidRDefault="001360DE" w:rsidP="00883649">
            <w:pPr>
              <w:suppressAutoHyphens/>
              <w:adjustRightInd w:val="0"/>
              <w:jc w:val="both"/>
              <w:rPr>
                <w:i/>
                <w:sz w:val="20"/>
              </w:rPr>
            </w:pPr>
            <w:r w:rsidRPr="00E20272">
              <w:rPr>
                <w:sz w:val="20"/>
              </w:rPr>
              <w:t xml:space="preserve">Территориальная избирательная комиссия </w:t>
            </w:r>
          </w:p>
        </w:tc>
      </w:tr>
      <w:tr w:rsidR="001360DE" w:rsidRPr="0043744C" w:rsidTr="00883649">
        <w:trPr>
          <w:cantSplit/>
          <w:trHeight w:val="1610"/>
        </w:trPr>
        <w:tc>
          <w:tcPr>
            <w:tcW w:w="567" w:type="dxa"/>
            <w:vAlign w:val="center"/>
          </w:tcPr>
          <w:p w:rsidR="001360DE" w:rsidRPr="007F37E0" w:rsidRDefault="001360DE" w:rsidP="00883649">
            <w:pPr>
              <w:suppressAutoHyphens/>
              <w:jc w:val="center"/>
              <w:rPr>
                <w:sz w:val="20"/>
                <w:lang w:val="en-US"/>
              </w:rPr>
            </w:pPr>
            <w:r w:rsidRPr="007F37E0">
              <w:rPr>
                <w:sz w:val="20"/>
                <w:lang w:val="en-US"/>
              </w:rPr>
              <w:t>2</w:t>
            </w:r>
          </w:p>
        </w:tc>
        <w:tc>
          <w:tcPr>
            <w:tcW w:w="3402" w:type="dxa"/>
          </w:tcPr>
          <w:p w:rsidR="001360DE" w:rsidRPr="00951B93" w:rsidRDefault="001360DE" w:rsidP="00951B93">
            <w:pPr>
              <w:pStyle w:val="2"/>
              <w:spacing w:line="240" w:lineRule="auto"/>
              <w:jc w:val="both"/>
              <w:rPr>
                <w:sz w:val="20"/>
              </w:rPr>
            </w:pPr>
            <w:r w:rsidRPr="00951B93">
              <w:rPr>
                <w:sz w:val="20"/>
              </w:rPr>
              <w:t>Официальное опубликование решения о назначении выборов</w:t>
            </w:r>
          </w:p>
          <w:p w:rsidR="001360DE" w:rsidRDefault="001360DE" w:rsidP="00883649">
            <w:pPr>
              <w:jc w:val="right"/>
              <w:rPr>
                <w:sz w:val="20"/>
              </w:rPr>
            </w:pPr>
          </w:p>
          <w:p w:rsidR="001360DE" w:rsidRDefault="001360DE" w:rsidP="00883649">
            <w:pPr>
              <w:jc w:val="right"/>
              <w:rPr>
                <w:sz w:val="20"/>
              </w:rPr>
            </w:pPr>
          </w:p>
          <w:p w:rsidR="001360DE" w:rsidRDefault="001360DE" w:rsidP="00883649">
            <w:pPr>
              <w:jc w:val="right"/>
              <w:rPr>
                <w:sz w:val="20"/>
              </w:rPr>
            </w:pPr>
          </w:p>
          <w:p w:rsidR="001360DE" w:rsidRPr="00BB369C" w:rsidRDefault="001360DE" w:rsidP="00883649">
            <w:pPr>
              <w:jc w:val="right"/>
              <w:rPr>
                <w:sz w:val="20"/>
              </w:rPr>
            </w:pPr>
            <w:r w:rsidRPr="00BB369C">
              <w:rPr>
                <w:sz w:val="20"/>
              </w:rPr>
              <w:t>п. 7 ст.10 ФЗ</w:t>
            </w:r>
          </w:p>
          <w:p w:rsidR="001360DE" w:rsidRPr="007F37E0" w:rsidRDefault="001360DE" w:rsidP="00883649">
            <w:pPr>
              <w:suppressAutoHyphens/>
              <w:jc w:val="right"/>
              <w:rPr>
                <w:sz w:val="20"/>
              </w:rPr>
            </w:pPr>
            <w:r w:rsidRPr="007F37E0">
              <w:rPr>
                <w:sz w:val="20"/>
              </w:rPr>
              <w:t xml:space="preserve">ч. </w:t>
            </w:r>
            <w:r>
              <w:rPr>
                <w:sz w:val="20"/>
              </w:rPr>
              <w:t>5</w:t>
            </w:r>
            <w:r w:rsidRPr="007F37E0">
              <w:rPr>
                <w:sz w:val="20"/>
              </w:rPr>
              <w:t xml:space="preserve"> ст. 12 ЗПК</w:t>
            </w:r>
          </w:p>
        </w:tc>
        <w:tc>
          <w:tcPr>
            <w:tcW w:w="3260" w:type="dxa"/>
          </w:tcPr>
          <w:p w:rsidR="001360DE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82F7C">
              <w:rPr>
                <w:rFonts w:eastAsiaTheme="minorHAnsi"/>
                <w:bCs/>
                <w:sz w:val="20"/>
                <w:lang w:eastAsia="en-US"/>
              </w:rPr>
              <w:t>Не поз</w:t>
            </w:r>
            <w:r w:rsidR="00793D63">
              <w:rPr>
                <w:rFonts w:eastAsiaTheme="minorHAnsi"/>
                <w:bCs/>
                <w:sz w:val="20"/>
                <w:lang w:eastAsia="en-US"/>
              </w:rPr>
              <w:t xml:space="preserve">днее чем через 5 дней со дня </w:t>
            </w:r>
            <w:r w:rsidRPr="00582F7C">
              <w:rPr>
                <w:rFonts w:eastAsiaTheme="minorHAnsi"/>
                <w:bCs/>
                <w:sz w:val="20"/>
                <w:lang w:eastAsia="en-US"/>
              </w:rPr>
              <w:t xml:space="preserve"> принятия</w:t>
            </w:r>
            <w:r>
              <w:rPr>
                <w:rFonts w:eastAsiaTheme="minorHAnsi"/>
                <w:bCs/>
                <w:sz w:val="20"/>
                <w:lang w:eastAsia="en-US"/>
              </w:rPr>
              <w:t xml:space="preserve"> </w:t>
            </w:r>
            <w:r w:rsidRPr="007F37E0">
              <w:rPr>
                <w:sz w:val="20"/>
              </w:rPr>
              <w:t>решения о назначении выборов</w:t>
            </w:r>
          </w:p>
          <w:p w:rsidR="001360DE" w:rsidRPr="001A610E" w:rsidRDefault="001360DE" w:rsidP="008836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/>
                <w:sz w:val="20"/>
                <w:lang w:eastAsia="en-US"/>
              </w:rPr>
            </w:pPr>
            <w:r w:rsidRPr="001A610E">
              <w:rPr>
                <w:i/>
                <w:sz w:val="20"/>
              </w:rPr>
              <w:t>(</w:t>
            </w:r>
            <w:r w:rsidR="001A610E" w:rsidRPr="001A610E">
              <w:rPr>
                <w:i/>
                <w:sz w:val="20"/>
              </w:rPr>
              <w:t xml:space="preserve">опуб. </w:t>
            </w:r>
            <w:r w:rsidRPr="001A610E">
              <w:rPr>
                <w:i/>
                <w:sz w:val="20"/>
              </w:rPr>
              <w:t>02.07.2021г)</w:t>
            </w:r>
          </w:p>
          <w:p w:rsidR="001360DE" w:rsidRPr="007F37E0" w:rsidRDefault="001360DE" w:rsidP="00883649">
            <w:pPr>
              <w:suppressAutoHyphens/>
              <w:rPr>
                <w:b/>
                <w:sz w:val="20"/>
              </w:rPr>
            </w:pPr>
          </w:p>
        </w:tc>
        <w:tc>
          <w:tcPr>
            <w:tcW w:w="2552" w:type="dxa"/>
          </w:tcPr>
          <w:p w:rsidR="001360DE" w:rsidRPr="007F37E0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20272">
              <w:rPr>
                <w:sz w:val="20"/>
              </w:rPr>
              <w:t xml:space="preserve">Территориальная избирательная комиссия </w:t>
            </w:r>
          </w:p>
        </w:tc>
      </w:tr>
      <w:tr w:rsidR="001360DE" w:rsidRPr="0043744C" w:rsidTr="00883649">
        <w:trPr>
          <w:cantSplit/>
        </w:trPr>
        <w:tc>
          <w:tcPr>
            <w:tcW w:w="9781" w:type="dxa"/>
            <w:gridSpan w:val="4"/>
            <w:vAlign w:val="center"/>
          </w:tcPr>
          <w:p w:rsidR="001360DE" w:rsidRPr="00500621" w:rsidRDefault="001360DE" w:rsidP="00883649">
            <w:pPr>
              <w:suppressAutoHyphens/>
              <w:jc w:val="center"/>
              <w:rPr>
                <w:b/>
                <w:bCs/>
                <w:color w:val="FF0000"/>
                <w:sz w:val="22"/>
              </w:rPr>
            </w:pPr>
          </w:p>
          <w:p w:rsidR="001360DE" w:rsidRPr="00500621" w:rsidRDefault="001360DE" w:rsidP="00883649">
            <w:pPr>
              <w:suppressAutoHyphens/>
              <w:jc w:val="center"/>
              <w:rPr>
                <w:b/>
                <w:bCs/>
                <w:sz w:val="20"/>
              </w:rPr>
            </w:pPr>
            <w:r w:rsidRPr="00500621">
              <w:rPr>
                <w:b/>
                <w:bCs/>
                <w:sz w:val="20"/>
              </w:rPr>
              <w:t>ИЗБИРАТЕЛЬНЫЕ УЧАСТКИ</w:t>
            </w:r>
          </w:p>
          <w:p w:rsidR="001360DE" w:rsidRPr="00500621" w:rsidRDefault="001360DE" w:rsidP="00883649">
            <w:pPr>
              <w:suppressAutoHyphens/>
              <w:jc w:val="both"/>
              <w:rPr>
                <w:color w:val="FF0000"/>
                <w:sz w:val="22"/>
              </w:rPr>
            </w:pPr>
          </w:p>
        </w:tc>
      </w:tr>
      <w:tr w:rsidR="001360DE" w:rsidRPr="0043744C" w:rsidTr="00883649">
        <w:trPr>
          <w:cantSplit/>
        </w:trPr>
        <w:tc>
          <w:tcPr>
            <w:tcW w:w="567" w:type="dxa"/>
            <w:vAlign w:val="center"/>
          </w:tcPr>
          <w:p w:rsidR="001360DE" w:rsidRPr="00105030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Опубликование списка избирательных участков с указанием их границ либо перечня населенных пунктов, номеров, мест  нахождения участковых комиссий и помещений для голосования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п.7 ст.19 ФЗ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Не позднее</w:t>
            </w:r>
            <w:r w:rsidR="00662974">
              <w:rPr>
                <w:sz w:val="20"/>
              </w:rPr>
              <w:t>,</w:t>
            </w:r>
            <w:r w:rsidRPr="00EF05BD">
              <w:rPr>
                <w:sz w:val="20"/>
              </w:rPr>
              <w:t xml:space="preserve"> чем за 40 дней до дня голосования, </w:t>
            </w:r>
            <w:r w:rsidRPr="00EF05BD">
              <w:rPr>
                <w:b/>
                <w:sz w:val="20"/>
              </w:rPr>
              <w:t xml:space="preserve">т.е. не позднее </w:t>
            </w:r>
            <w:r>
              <w:rPr>
                <w:b/>
                <w:sz w:val="20"/>
              </w:rPr>
              <w:t>09</w:t>
            </w:r>
            <w:r w:rsidRPr="00EF05BD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08</w:t>
            </w:r>
            <w:r w:rsidRPr="00EF05BD">
              <w:rPr>
                <w:b/>
                <w:sz w:val="20"/>
              </w:rPr>
              <w:t>.20</w:t>
            </w:r>
            <w:r>
              <w:rPr>
                <w:b/>
                <w:sz w:val="20"/>
              </w:rPr>
              <w:t>21</w:t>
            </w:r>
          </w:p>
        </w:tc>
        <w:tc>
          <w:tcPr>
            <w:tcW w:w="255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Органы местного самоуправления</w:t>
            </w:r>
          </w:p>
        </w:tc>
      </w:tr>
      <w:tr w:rsidR="001360DE" w:rsidRPr="0043744C" w:rsidTr="00883649">
        <w:trPr>
          <w:cantSplit/>
        </w:trPr>
        <w:tc>
          <w:tcPr>
            <w:tcW w:w="9781" w:type="dxa"/>
            <w:gridSpan w:val="4"/>
            <w:vAlign w:val="center"/>
          </w:tcPr>
          <w:p w:rsidR="001360DE" w:rsidRPr="0043744C" w:rsidRDefault="001360DE" w:rsidP="00883649">
            <w:pPr>
              <w:suppressAutoHyphens/>
              <w:jc w:val="center"/>
              <w:rPr>
                <w:b/>
                <w:bCs/>
                <w:sz w:val="22"/>
              </w:rPr>
            </w:pPr>
          </w:p>
          <w:p w:rsidR="001360DE" w:rsidRPr="00105030" w:rsidRDefault="001360DE" w:rsidP="00883649">
            <w:pPr>
              <w:suppressAutoHyphens/>
              <w:jc w:val="center"/>
              <w:rPr>
                <w:b/>
                <w:bCs/>
                <w:sz w:val="20"/>
              </w:rPr>
            </w:pPr>
            <w:r w:rsidRPr="00105030">
              <w:rPr>
                <w:b/>
                <w:bCs/>
                <w:sz w:val="20"/>
              </w:rPr>
              <w:t>СОСТАВЛЕНИЕ СПИСКОВ ИЗБИРАТЕЛЕЙ</w:t>
            </w:r>
          </w:p>
          <w:p w:rsidR="001360DE" w:rsidRPr="0043744C" w:rsidRDefault="001360DE" w:rsidP="00883649">
            <w:pPr>
              <w:suppressAutoHyphens/>
              <w:jc w:val="both"/>
              <w:rPr>
                <w:sz w:val="22"/>
              </w:rPr>
            </w:pPr>
          </w:p>
        </w:tc>
      </w:tr>
      <w:tr w:rsidR="00951B93" w:rsidRPr="0043744C" w:rsidTr="00951B93">
        <w:trPr>
          <w:cantSplit/>
          <w:trHeight w:val="1452"/>
        </w:trPr>
        <w:tc>
          <w:tcPr>
            <w:tcW w:w="567" w:type="dxa"/>
            <w:vAlign w:val="center"/>
          </w:tcPr>
          <w:p w:rsidR="00951B93" w:rsidRPr="00105030" w:rsidRDefault="00951B93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02" w:type="dxa"/>
          </w:tcPr>
          <w:p w:rsidR="00951B93" w:rsidRPr="00105030" w:rsidRDefault="00951B93" w:rsidP="00951B93">
            <w:pPr>
              <w:suppressAutoHyphens/>
              <w:jc w:val="both"/>
              <w:rPr>
                <w:color w:val="000000"/>
                <w:sz w:val="20"/>
              </w:rPr>
            </w:pPr>
            <w:r w:rsidRPr="00105030">
              <w:rPr>
                <w:sz w:val="20"/>
              </w:rPr>
              <w:t>Предоставление сведений об избирателях</w:t>
            </w:r>
            <w:r w:rsidRPr="00105030">
              <w:rPr>
                <w:color w:val="000000"/>
                <w:sz w:val="20"/>
              </w:rPr>
              <w:t xml:space="preserve"> в избирательну</w:t>
            </w:r>
            <w:r>
              <w:rPr>
                <w:color w:val="000000"/>
                <w:sz w:val="20"/>
              </w:rPr>
              <w:t>ю комиссию, организующую выборы</w:t>
            </w:r>
          </w:p>
          <w:p w:rsidR="00951B93" w:rsidRDefault="00951B93" w:rsidP="00951B93">
            <w:pPr>
              <w:rPr>
                <w:color w:val="000000"/>
                <w:sz w:val="20"/>
              </w:rPr>
            </w:pPr>
          </w:p>
          <w:p w:rsidR="00951B93" w:rsidRPr="00105030" w:rsidRDefault="00951B93" w:rsidP="00883649">
            <w:pPr>
              <w:jc w:val="right"/>
              <w:rPr>
                <w:color w:val="000000"/>
                <w:sz w:val="20"/>
              </w:rPr>
            </w:pPr>
            <w:r w:rsidRPr="00105030">
              <w:rPr>
                <w:color w:val="000000"/>
                <w:sz w:val="20"/>
              </w:rPr>
              <w:t>п. 6 ст. 17 ФЗ</w:t>
            </w:r>
          </w:p>
          <w:p w:rsidR="00951B93" w:rsidRPr="00105030" w:rsidRDefault="00951B93" w:rsidP="00883649">
            <w:pPr>
              <w:jc w:val="right"/>
              <w:rPr>
                <w:color w:val="000000"/>
                <w:sz w:val="20"/>
              </w:rPr>
            </w:pPr>
            <w:r w:rsidRPr="00105030">
              <w:rPr>
                <w:color w:val="000000"/>
                <w:sz w:val="20"/>
              </w:rPr>
              <w:t>ч. 2, 6 ст. 28 ЗПК</w:t>
            </w:r>
          </w:p>
        </w:tc>
        <w:tc>
          <w:tcPr>
            <w:tcW w:w="3260" w:type="dxa"/>
          </w:tcPr>
          <w:p w:rsidR="00951B93" w:rsidRPr="00105030" w:rsidRDefault="00951B93" w:rsidP="00883649">
            <w:pPr>
              <w:suppressAutoHyphens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</w:t>
            </w:r>
            <w:r w:rsidRPr="00105030">
              <w:rPr>
                <w:color w:val="000000"/>
                <w:sz w:val="20"/>
              </w:rPr>
              <w:t>е позднее</w:t>
            </w:r>
            <w:r w:rsidR="00662974">
              <w:rPr>
                <w:color w:val="000000"/>
                <w:sz w:val="20"/>
              </w:rPr>
              <w:t>,</w:t>
            </w:r>
            <w:r w:rsidRPr="00105030">
              <w:rPr>
                <w:color w:val="000000"/>
                <w:sz w:val="20"/>
              </w:rPr>
              <w:t xml:space="preserve"> чем за 60 дней до дня голосования, </w:t>
            </w:r>
            <w:r w:rsidRPr="00105030">
              <w:rPr>
                <w:b/>
                <w:color w:val="000000"/>
                <w:sz w:val="20"/>
              </w:rPr>
              <w:t xml:space="preserve">т.е. не позднее </w:t>
            </w:r>
            <w:r w:rsidRPr="00105030">
              <w:rPr>
                <w:b/>
                <w:sz w:val="20"/>
              </w:rPr>
              <w:t>20.07</w:t>
            </w:r>
            <w:r w:rsidRPr="00105030">
              <w:rPr>
                <w:b/>
                <w:color w:val="000000"/>
                <w:sz w:val="20"/>
              </w:rPr>
              <w:t>.2021</w:t>
            </w:r>
          </w:p>
          <w:p w:rsidR="00951B93" w:rsidRPr="00105030" w:rsidRDefault="00951B93" w:rsidP="00883649">
            <w:pPr>
              <w:suppressAutoHyphens/>
              <w:jc w:val="both"/>
              <w:rPr>
                <w:color w:val="000000"/>
                <w:sz w:val="20"/>
              </w:rPr>
            </w:pPr>
          </w:p>
        </w:tc>
        <w:tc>
          <w:tcPr>
            <w:tcW w:w="2552" w:type="dxa"/>
          </w:tcPr>
          <w:p w:rsidR="00951B93" w:rsidRPr="004C5524" w:rsidRDefault="00951B93" w:rsidP="00883649">
            <w:pPr>
              <w:rPr>
                <w:sz w:val="20"/>
              </w:rPr>
            </w:pPr>
            <w:r>
              <w:rPr>
                <w:sz w:val="20"/>
              </w:rPr>
              <w:t>Глава Кишертского муниципального округа</w:t>
            </w:r>
          </w:p>
        </w:tc>
      </w:tr>
      <w:tr w:rsidR="001360DE" w:rsidRPr="0043744C" w:rsidTr="00883649">
        <w:trPr>
          <w:cantSplit/>
        </w:trPr>
        <w:tc>
          <w:tcPr>
            <w:tcW w:w="567" w:type="dxa"/>
            <w:vAlign w:val="center"/>
          </w:tcPr>
          <w:p w:rsidR="001360DE" w:rsidRPr="00105030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402" w:type="dxa"/>
          </w:tcPr>
          <w:p w:rsidR="001360DE" w:rsidRPr="00105030" w:rsidRDefault="001360DE" w:rsidP="00883649">
            <w:pPr>
              <w:suppressAutoHyphens/>
              <w:jc w:val="both"/>
              <w:rPr>
                <w:color w:val="000000"/>
                <w:sz w:val="20"/>
              </w:rPr>
            </w:pPr>
            <w:r w:rsidRPr="00105030">
              <w:rPr>
                <w:color w:val="000000"/>
                <w:sz w:val="20"/>
              </w:rPr>
              <w:t>Составление списков избирателей отдельно по каждому избирательному участку</w:t>
            </w:r>
          </w:p>
          <w:p w:rsidR="001360DE" w:rsidRDefault="001360DE" w:rsidP="00883649">
            <w:pPr>
              <w:suppressAutoHyphens/>
              <w:jc w:val="right"/>
              <w:rPr>
                <w:color w:val="000000"/>
                <w:sz w:val="20"/>
              </w:rPr>
            </w:pPr>
          </w:p>
          <w:p w:rsidR="001360DE" w:rsidRPr="00105030" w:rsidRDefault="001360DE" w:rsidP="00883649">
            <w:pPr>
              <w:suppressAutoHyphens/>
              <w:jc w:val="right"/>
              <w:rPr>
                <w:color w:val="000000"/>
                <w:sz w:val="20"/>
              </w:rPr>
            </w:pPr>
            <w:r w:rsidRPr="00105030">
              <w:rPr>
                <w:color w:val="000000"/>
                <w:sz w:val="20"/>
              </w:rPr>
              <w:t>п. 7, 11, 13 ст. 17 ФЗ</w:t>
            </w:r>
          </w:p>
          <w:p w:rsidR="001360DE" w:rsidRPr="00105030" w:rsidRDefault="001360DE" w:rsidP="00883649">
            <w:pPr>
              <w:tabs>
                <w:tab w:val="left" w:pos="270"/>
                <w:tab w:val="right" w:pos="4152"/>
              </w:tabs>
              <w:suppressAutoHyphens/>
              <w:jc w:val="right"/>
              <w:rPr>
                <w:color w:val="000000"/>
                <w:sz w:val="20"/>
              </w:rPr>
            </w:pPr>
            <w:r w:rsidRPr="00105030">
              <w:rPr>
                <w:color w:val="000000"/>
                <w:sz w:val="20"/>
              </w:rPr>
              <w:tab/>
              <w:t>ч. 1, 2, 8 ст. 28 ЗПК</w:t>
            </w:r>
          </w:p>
        </w:tc>
        <w:tc>
          <w:tcPr>
            <w:tcW w:w="3260" w:type="dxa"/>
          </w:tcPr>
          <w:p w:rsidR="001360DE" w:rsidRPr="00105030" w:rsidRDefault="001360DE" w:rsidP="00883649">
            <w:pPr>
              <w:suppressAutoHyphens/>
              <w:jc w:val="both"/>
              <w:rPr>
                <w:color w:val="000000"/>
                <w:sz w:val="20"/>
              </w:rPr>
            </w:pPr>
            <w:r w:rsidRPr="00105030">
              <w:rPr>
                <w:color w:val="000000"/>
                <w:sz w:val="20"/>
              </w:rPr>
              <w:t>Не позднее</w:t>
            </w:r>
            <w:r>
              <w:rPr>
                <w:color w:val="000000"/>
                <w:sz w:val="20"/>
              </w:rPr>
              <w:t>,</w:t>
            </w:r>
            <w:r w:rsidRPr="00105030">
              <w:rPr>
                <w:color w:val="000000"/>
                <w:sz w:val="20"/>
              </w:rPr>
              <w:t xml:space="preserve"> чем за 10 дней до дня голосования, </w:t>
            </w:r>
            <w:r w:rsidRPr="00105030">
              <w:rPr>
                <w:b/>
                <w:color w:val="000000"/>
                <w:sz w:val="20"/>
              </w:rPr>
              <w:t>т.е. не позднее 08.09.2021</w:t>
            </w:r>
          </w:p>
        </w:tc>
        <w:tc>
          <w:tcPr>
            <w:tcW w:w="2552" w:type="dxa"/>
          </w:tcPr>
          <w:p w:rsidR="001360DE" w:rsidRPr="00105030" w:rsidRDefault="001360DE" w:rsidP="0088364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 xml:space="preserve">Территориальная избирательная комиссия </w:t>
            </w:r>
          </w:p>
        </w:tc>
      </w:tr>
      <w:tr w:rsidR="001360DE" w:rsidRPr="0043744C" w:rsidTr="00883649">
        <w:trPr>
          <w:cantSplit/>
        </w:trPr>
        <w:tc>
          <w:tcPr>
            <w:tcW w:w="567" w:type="dxa"/>
            <w:vAlign w:val="center"/>
          </w:tcPr>
          <w:p w:rsidR="001360DE" w:rsidRPr="00105030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</w:p>
        </w:tc>
        <w:tc>
          <w:tcPr>
            <w:tcW w:w="3402" w:type="dxa"/>
          </w:tcPr>
          <w:p w:rsidR="001360DE" w:rsidRPr="00105030" w:rsidRDefault="001360DE" w:rsidP="00883649">
            <w:pPr>
              <w:suppressAutoHyphens/>
              <w:jc w:val="both"/>
              <w:rPr>
                <w:sz w:val="20"/>
              </w:rPr>
            </w:pPr>
            <w:r w:rsidRPr="00105030">
              <w:rPr>
                <w:sz w:val="20"/>
              </w:rPr>
              <w:t>Включение в список избирателей, находящихся в местах временного пребывания, работающих на предприятиях с непрерывным циклом работы и занятые на отдельных видах работ, где невозможно уменьшение пр</w:t>
            </w:r>
            <w:r>
              <w:rPr>
                <w:sz w:val="20"/>
              </w:rPr>
              <w:t>одолжительности работы (смены)</w:t>
            </w:r>
          </w:p>
          <w:p w:rsidR="001360DE" w:rsidRPr="00105030" w:rsidRDefault="001360DE" w:rsidP="00883649">
            <w:pPr>
              <w:suppressAutoHyphens/>
              <w:jc w:val="both"/>
              <w:rPr>
                <w:sz w:val="20"/>
              </w:rPr>
            </w:pPr>
          </w:p>
          <w:p w:rsidR="001360DE" w:rsidRPr="00500621" w:rsidRDefault="001360DE" w:rsidP="00883649">
            <w:pPr>
              <w:suppressAutoHyphens/>
              <w:jc w:val="right"/>
              <w:rPr>
                <w:bCs/>
                <w:sz w:val="20"/>
              </w:rPr>
            </w:pPr>
            <w:r w:rsidRPr="00105030">
              <w:rPr>
                <w:sz w:val="20"/>
              </w:rPr>
              <w:t>п. 17 ст. 17 ФЗ</w:t>
            </w:r>
            <w:r w:rsidRPr="000631CA">
              <w:rPr>
                <w:sz w:val="20"/>
              </w:rPr>
              <w:t>, п</w:t>
            </w:r>
            <w:r w:rsidRPr="00500621">
              <w:rPr>
                <w:sz w:val="20"/>
              </w:rPr>
              <w:t>. 3 ст. 63.1 ФЗ</w:t>
            </w:r>
          </w:p>
          <w:p w:rsidR="001360DE" w:rsidRPr="00105030" w:rsidRDefault="001360DE" w:rsidP="00883649">
            <w:pPr>
              <w:suppressAutoHyphens/>
              <w:jc w:val="right"/>
              <w:rPr>
                <w:sz w:val="20"/>
              </w:rPr>
            </w:pPr>
            <w:r w:rsidRPr="00500621">
              <w:rPr>
                <w:sz w:val="20"/>
              </w:rPr>
              <w:t>ч. 5, 6 ст. 29, ч. 3 ст. 64.1 ЗПК</w:t>
            </w:r>
          </w:p>
        </w:tc>
        <w:tc>
          <w:tcPr>
            <w:tcW w:w="3260" w:type="dxa"/>
          </w:tcPr>
          <w:p w:rsidR="001360DE" w:rsidRPr="00105030" w:rsidRDefault="001360DE" w:rsidP="00883649">
            <w:pPr>
              <w:suppressAutoHyphens/>
              <w:jc w:val="both"/>
              <w:rPr>
                <w:sz w:val="20"/>
              </w:rPr>
            </w:pPr>
            <w:r w:rsidRPr="00105030">
              <w:rPr>
                <w:sz w:val="20"/>
              </w:rPr>
              <w:t>По личному письменному заявлению, поданному в участковую комиссию не позднее</w:t>
            </w:r>
            <w:r w:rsidR="006B6DF4">
              <w:rPr>
                <w:sz w:val="20"/>
              </w:rPr>
              <w:t>,</w:t>
            </w:r>
            <w:r w:rsidR="001A610E">
              <w:rPr>
                <w:sz w:val="20"/>
              </w:rPr>
              <w:t xml:space="preserve"> чем за три дня до первого дня</w:t>
            </w:r>
            <w:r>
              <w:rPr>
                <w:sz w:val="20"/>
              </w:rPr>
              <w:t xml:space="preserve"> </w:t>
            </w:r>
            <w:r w:rsidRPr="00105030">
              <w:rPr>
                <w:sz w:val="20"/>
              </w:rPr>
              <w:t xml:space="preserve">голосования, </w:t>
            </w:r>
            <w:r w:rsidRPr="00105030">
              <w:rPr>
                <w:b/>
                <w:sz w:val="20"/>
              </w:rPr>
              <w:t xml:space="preserve">т.е. не позднее </w:t>
            </w:r>
            <w:r w:rsidRPr="00C2384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13</w:t>
            </w:r>
            <w:r w:rsidRPr="00C2384F">
              <w:rPr>
                <w:b/>
                <w:sz w:val="20"/>
              </w:rPr>
              <w:t>.09.</w:t>
            </w:r>
            <w:r>
              <w:rPr>
                <w:b/>
                <w:sz w:val="20"/>
              </w:rPr>
              <w:t>2021</w:t>
            </w:r>
          </w:p>
        </w:tc>
        <w:tc>
          <w:tcPr>
            <w:tcW w:w="2552" w:type="dxa"/>
          </w:tcPr>
          <w:p w:rsidR="001360DE" w:rsidRPr="00105030" w:rsidRDefault="001360DE" w:rsidP="00883649">
            <w:pPr>
              <w:suppressAutoHyphens/>
              <w:jc w:val="both"/>
              <w:rPr>
                <w:sz w:val="20"/>
              </w:rPr>
            </w:pPr>
            <w:r w:rsidRPr="00105030">
              <w:rPr>
                <w:sz w:val="20"/>
              </w:rPr>
              <w:t>Участковые избирательные комиссии</w:t>
            </w:r>
            <w:r>
              <w:rPr>
                <w:sz w:val="20"/>
              </w:rPr>
              <w:t xml:space="preserve"> по решению</w:t>
            </w:r>
          </w:p>
        </w:tc>
      </w:tr>
      <w:tr w:rsidR="001360DE" w:rsidRPr="0043744C" w:rsidTr="00883649">
        <w:trPr>
          <w:cantSplit/>
        </w:trPr>
        <w:tc>
          <w:tcPr>
            <w:tcW w:w="567" w:type="dxa"/>
            <w:vAlign w:val="center"/>
          </w:tcPr>
          <w:p w:rsidR="001360DE" w:rsidRPr="00105030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402" w:type="dxa"/>
          </w:tcPr>
          <w:p w:rsidR="001360DE" w:rsidRPr="00105030" w:rsidRDefault="001360DE" w:rsidP="00662974">
            <w:pPr>
              <w:pStyle w:val="a5"/>
              <w:suppressAutoHyphens/>
              <w:spacing w:line="240" w:lineRule="auto"/>
              <w:ind w:firstLine="0"/>
              <w:rPr>
                <w:sz w:val="20"/>
              </w:rPr>
            </w:pPr>
            <w:r w:rsidRPr="00105030">
              <w:rPr>
                <w:sz w:val="20"/>
              </w:rPr>
              <w:t>Передача по акту первого экземпляра списка избирателей соответствующим участковым  избирательным комиссиям</w:t>
            </w:r>
          </w:p>
          <w:p w:rsidR="001360DE" w:rsidRPr="00105030" w:rsidRDefault="001360DE" w:rsidP="00883649">
            <w:pPr>
              <w:suppressAutoHyphens/>
              <w:jc w:val="right"/>
              <w:rPr>
                <w:sz w:val="20"/>
              </w:rPr>
            </w:pPr>
            <w:r w:rsidRPr="00105030">
              <w:rPr>
                <w:sz w:val="20"/>
              </w:rPr>
              <w:t>п. 13 ст. 17 ФЗ</w:t>
            </w:r>
          </w:p>
          <w:p w:rsidR="001360DE" w:rsidRPr="00105030" w:rsidRDefault="001360DE" w:rsidP="00883649">
            <w:pPr>
              <w:suppressAutoHyphens/>
              <w:jc w:val="right"/>
              <w:rPr>
                <w:sz w:val="20"/>
              </w:rPr>
            </w:pPr>
            <w:r w:rsidRPr="00105030">
              <w:rPr>
                <w:sz w:val="20"/>
              </w:rPr>
              <w:t>ч. 11 ст. 28 ЗПК</w:t>
            </w:r>
          </w:p>
        </w:tc>
        <w:tc>
          <w:tcPr>
            <w:tcW w:w="3260" w:type="dxa"/>
          </w:tcPr>
          <w:p w:rsidR="001360DE" w:rsidRPr="00105030" w:rsidRDefault="001360DE" w:rsidP="00883649">
            <w:pPr>
              <w:suppressAutoHyphens/>
              <w:jc w:val="both"/>
              <w:rPr>
                <w:sz w:val="20"/>
              </w:rPr>
            </w:pPr>
            <w:r w:rsidRPr="00105030">
              <w:rPr>
                <w:sz w:val="20"/>
              </w:rPr>
              <w:t>Не позднее</w:t>
            </w:r>
            <w:r>
              <w:rPr>
                <w:sz w:val="20"/>
              </w:rPr>
              <w:t>,</w:t>
            </w:r>
            <w:r w:rsidRPr="00105030">
              <w:rPr>
                <w:sz w:val="20"/>
              </w:rPr>
              <w:t xml:space="preserve"> чем за 10 дней до дня голосования, </w:t>
            </w:r>
            <w:r w:rsidRPr="00105030">
              <w:rPr>
                <w:b/>
                <w:sz w:val="20"/>
              </w:rPr>
              <w:t>т.е. не позднее 08.09.2021</w:t>
            </w:r>
          </w:p>
        </w:tc>
        <w:tc>
          <w:tcPr>
            <w:tcW w:w="2552" w:type="dxa"/>
          </w:tcPr>
          <w:p w:rsidR="001360DE" w:rsidRPr="00105030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43744C" w:rsidTr="00883649">
        <w:trPr>
          <w:cantSplit/>
        </w:trPr>
        <w:tc>
          <w:tcPr>
            <w:tcW w:w="567" w:type="dxa"/>
            <w:vAlign w:val="center"/>
          </w:tcPr>
          <w:p w:rsidR="001360DE" w:rsidRPr="00105030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  <w:p w:rsidR="001360DE" w:rsidRPr="00105030" w:rsidRDefault="001360DE" w:rsidP="00883649">
            <w:pPr>
              <w:suppressAutoHyphens/>
              <w:rPr>
                <w:sz w:val="20"/>
              </w:rPr>
            </w:pPr>
          </w:p>
        </w:tc>
        <w:tc>
          <w:tcPr>
            <w:tcW w:w="3402" w:type="dxa"/>
          </w:tcPr>
          <w:p w:rsidR="001360DE" w:rsidRPr="00105030" w:rsidRDefault="001360DE" w:rsidP="00883649">
            <w:pPr>
              <w:suppressAutoHyphens/>
              <w:jc w:val="both"/>
              <w:rPr>
                <w:sz w:val="20"/>
              </w:rPr>
            </w:pPr>
            <w:r w:rsidRPr="00105030">
              <w:rPr>
                <w:sz w:val="20"/>
              </w:rPr>
              <w:t xml:space="preserve">Представление списков избирателей для ознакомления избирателей и его дополнительного уточнения </w:t>
            </w:r>
          </w:p>
          <w:p w:rsidR="001360DE" w:rsidRPr="00105030" w:rsidRDefault="001360DE" w:rsidP="00883649">
            <w:pPr>
              <w:suppressAutoHyphens/>
              <w:jc w:val="both"/>
              <w:rPr>
                <w:sz w:val="20"/>
              </w:rPr>
            </w:pPr>
          </w:p>
          <w:p w:rsidR="001360DE" w:rsidRPr="00105030" w:rsidRDefault="001360DE" w:rsidP="00883649">
            <w:pPr>
              <w:suppressAutoHyphens/>
              <w:jc w:val="right"/>
              <w:rPr>
                <w:sz w:val="20"/>
              </w:rPr>
            </w:pPr>
            <w:r w:rsidRPr="00105030">
              <w:rPr>
                <w:sz w:val="20"/>
              </w:rPr>
              <w:t>п. 15 ст. 17 ФЗ</w:t>
            </w:r>
          </w:p>
          <w:p w:rsidR="001360DE" w:rsidRPr="00105030" w:rsidRDefault="001360DE" w:rsidP="00883649">
            <w:pPr>
              <w:suppressAutoHyphens/>
              <w:jc w:val="right"/>
              <w:rPr>
                <w:sz w:val="20"/>
              </w:rPr>
            </w:pPr>
            <w:r w:rsidRPr="00105030">
              <w:rPr>
                <w:sz w:val="20"/>
              </w:rPr>
              <w:t>ч.1 ст. 30 ЗПК</w:t>
            </w:r>
          </w:p>
        </w:tc>
        <w:tc>
          <w:tcPr>
            <w:tcW w:w="3260" w:type="dxa"/>
          </w:tcPr>
          <w:p w:rsidR="001360DE" w:rsidRPr="00105030" w:rsidRDefault="001360DE" w:rsidP="00883649">
            <w:pPr>
              <w:suppressAutoHyphens/>
              <w:jc w:val="both"/>
              <w:rPr>
                <w:sz w:val="20"/>
              </w:rPr>
            </w:pPr>
            <w:r w:rsidRPr="00105030">
              <w:rPr>
                <w:sz w:val="20"/>
              </w:rPr>
              <w:t xml:space="preserve">За 10 дней до дня голосования, </w:t>
            </w:r>
            <w:r w:rsidRPr="00105030">
              <w:rPr>
                <w:b/>
                <w:sz w:val="20"/>
              </w:rPr>
              <w:t>т.е. с 08.09.2021</w:t>
            </w:r>
          </w:p>
        </w:tc>
        <w:tc>
          <w:tcPr>
            <w:tcW w:w="2552" w:type="dxa"/>
          </w:tcPr>
          <w:p w:rsidR="001360DE" w:rsidRPr="00105030" w:rsidRDefault="001360DE" w:rsidP="00883649">
            <w:pPr>
              <w:suppressAutoHyphens/>
              <w:jc w:val="both"/>
              <w:rPr>
                <w:sz w:val="20"/>
              </w:rPr>
            </w:pPr>
            <w:r w:rsidRPr="00105030">
              <w:rPr>
                <w:sz w:val="20"/>
              </w:rPr>
              <w:t>Участковые избирательные комиссии</w:t>
            </w:r>
          </w:p>
        </w:tc>
      </w:tr>
      <w:tr w:rsidR="001360DE" w:rsidRPr="0043744C" w:rsidTr="00883649">
        <w:trPr>
          <w:cantSplit/>
        </w:trPr>
        <w:tc>
          <w:tcPr>
            <w:tcW w:w="567" w:type="dxa"/>
            <w:vAlign w:val="center"/>
          </w:tcPr>
          <w:p w:rsidR="001360DE" w:rsidRPr="00105030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402" w:type="dxa"/>
          </w:tcPr>
          <w:p w:rsidR="001360DE" w:rsidRPr="00105030" w:rsidRDefault="001360DE" w:rsidP="00662974">
            <w:pPr>
              <w:pStyle w:val="a5"/>
              <w:suppressAutoHyphens/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105030">
              <w:rPr>
                <w:sz w:val="20"/>
              </w:rPr>
              <w:t>одписание уточненного списка избирателей председателем и секретарем участковой комиссии и заверение печатью участковой комиссии</w:t>
            </w:r>
          </w:p>
          <w:p w:rsidR="001360DE" w:rsidRPr="00105030" w:rsidRDefault="001360DE" w:rsidP="00883649">
            <w:pPr>
              <w:jc w:val="right"/>
              <w:rPr>
                <w:sz w:val="20"/>
              </w:rPr>
            </w:pPr>
            <w:r w:rsidRPr="00105030">
              <w:rPr>
                <w:sz w:val="20"/>
              </w:rPr>
              <w:t>п. 14  ст. 17, п.п. «б» п. 6 ст. 27 ФЗ</w:t>
            </w:r>
          </w:p>
          <w:p w:rsidR="001360DE" w:rsidRPr="00105030" w:rsidRDefault="001360DE" w:rsidP="00883649">
            <w:pPr>
              <w:pStyle w:val="a5"/>
              <w:suppressAutoHyphens/>
              <w:jc w:val="right"/>
              <w:rPr>
                <w:sz w:val="20"/>
              </w:rPr>
            </w:pPr>
            <w:r w:rsidRPr="00105030">
              <w:rPr>
                <w:sz w:val="20"/>
              </w:rPr>
              <w:t>ч. 13 ст. 28 ЗПК</w:t>
            </w:r>
          </w:p>
        </w:tc>
        <w:tc>
          <w:tcPr>
            <w:tcW w:w="3260" w:type="dxa"/>
          </w:tcPr>
          <w:p w:rsidR="001360DE" w:rsidRPr="00105030" w:rsidRDefault="001360DE" w:rsidP="00883649">
            <w:pPr>
              <w:suppressAutoHyphens/>
              <w:jc w:val="both"/>
              <w:rPr>
                <w:b/>
                <w:sz w:val="20"/>
              </w:rPr>
            </w:pPr>
            <w:r w:rsidRPr="00105030">
              <w:rPr>
                <w:sz w:val="20"/>
              </w:rPr>
              <w:t>Не позднее дня, предшествующего дню голосования</w:t>
            </w:r>
            <w:r>
              <w:rPr>
                <w:sz w:val="20"/>
              </w:rPr>
              <w:t xml:space="preserve">, </w:t>
            </w:r>
            <w:r w:rsidRPr="00105030">
              <w:rPr>
                <w:b/>
                <w:sz w:val="20"/>
              </w:rPr>
              <w:t xml:space="preserve">т.е. не позднее </w:t>
            </w:r>
            <w:r w:rsidR="002926AE">
              <w:rPr>
                <w:b/>
                <w:sz w:val="20"/>
              </w:rPr>
              <w:t>16.09.2021</w:t>
            </w:r>
          </w:p>
          <w:p w:rsidR="001360DE" w:rsidRPr="00105030" w:rsidRDefault="001360DE" w:rsidP="00883649">
            <w:pPr>
              <w:suppressAutoHyphens/>
              <w:jc w:val="both"/>
              <w:rPr>
                <w:b/>
                <w:sz w:val="20"/>
              </w:rPr>
            </w:pPr>
          </w:p>
          <w:p w:rsidR="001360DE" w:rsidRPr="00105030" w:rsidRDefault="001360DE" w:rsidP="00883649">
            <w:pPr>
              <w:suppressAutoHyphens/>
              <w:jc w:val="both"/>
              <w:rPr>
                <w:b/>
                <w:sz w:val="20"/>
              </w:rPr>
            </w:pPr>
          </w:p>
        </w:tc>
        <w:tc>
          <w:tcPr>
            <w:tcW w:w="2552" w:type="dxa"/>
          </w:tcPr>
          <w:p w:rsidR="001360DE" w:rsidRPr="00105030" w:rsidRDefault="001360DE" w:rsidP="00883649">
            <w:pPr>
              <w:suppressAutoHyphens/>
              <w:jc w:val="both"/>
              <w:rPr>
                <w:sz w:val="20"/>
              </w:rPr>
            </w:pPr>
            <w:r w:rsidRPr="00105030">
              <w:rPr>
                <w:sz w:val="20"/>
              </w:rPr>
              <w:t>Участковые избирательные комиссии</w:t>
            </w:r>
          </w:p>
        </w:tc>
      </w:tr>
    </w:tbl>
    <w:p w:rsidR="001360DE" w:rsidRDefault="001360DE" w:rsidP="001360DE">
      <w:pPr>
        <w:suppressAutoHyphens/>
        <w:jc w:val="center"/>
        <w:rPr>
          <w:b/>
          <w:bCs/>
          <w:sz w:val="20"/>
        </w:rPr>
      </w:pPr>
    </w:p>
    <w:p w:rsidR="001360DE" w:rsidRDefault="001360DE" w:rsidP="001360DE">
      <w:pPr>
        <w:suppressAutoHyphens/>
        <w:jc w:val="center"/>
        <w:rPr>
          <w:b/>
          <w:bCs/>
          <w:sz w:val="20"/>
        </w:rPr>
      </w:pPr>
      <w:r w:rsidRPr="00F4381F">
        <w:rPr>
          <w:b/>
          <w:bCs/>
          <w:sz w:val="20"/>
        </w:rPr>
        <w:t xml:space="preserve">ВЫДВИЖЕНИЕ И РЕГИСТРАЦИЯ </w:t>
      </w:r>
      <w:r w:rsidRPr="00500621">
        <w:rPr>
          <w:b/>
          <w:bCs/>
          <w:sz w:val="20"/>
        </w:rPr>
        <w:t>КАНДИДАТОВ</w:t>
      </w:r>
    </w:p>
    <w:p w:rsidR="001360DE" w:rsidRPr="00F4381F" w:rsidRDefault="001360DE" w:rsidP="001360DE">
      <w:pPr>
        <w:suppressAutoHyphens/>
        <w:jc w:val="center"/>
        <w:rPr>
          <w:b/>
          <w:bCs/>
          <w:sz w:val="20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09"/>
        <w:gridCol w:w="3402"/>
        <w:gridCol w:w="3260"/>
        <w:gridCol w:w="2410"/>
      </w:tblGrid>
      <w:tr w:rsidR="001360DE" w:rsidRPr="00774682" w:rsidTr="00883649">
        <w:trPr>
          <w:cantSplit/>
        </w:trPr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402" w:type="dxa"/>
          </w:tcPr>
          <w:p w:rsidR="001360DE" w:rsidRPr="008F0C4E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8F0C4E">
              <w:rPr>
                <w:sz w:val="20"/>
              </w:rPr>
              <w:t>Опубликование в государственных или муниципальных периодических печатных изданиях списка политических партий, региональных отделений и иных структурных подразделений политических партий, иных общественных объединений, имеющих право принимать участие в выборах в качестве избирательных объединений, размещение списка на официальном сайте в информационно-телекоммуникационной сети «Интернет»,</w:t>
            </w:r>
            <w:r>
              <w:rPr>
                <w:sz w:val="20"/>
              </w:rPr>
              <w:t xml:space="preserve"> а также н</w:t>
            </w:r>
            <w:r w:rsidRPr="008F0C4E">
              <w:rPr>
                <w:sz w:val="20"/>
              </w:rPr>
              <w:t>аправление указанного списка в избирательную комиссию, организующую выборы</w:t>
            </w:r>
          </w:p>
          <w:p w:rsidR="001360DE" w:rsidRPr="00662974" w:rsidRDefault="001360DE" w:rsidP="00662974">
            <w:pPr>
              <w:pStyle w:val="2"/>
              <w:suppressAutoHyphens/>
              <w:spacing w:line="240" w:lineRule="auto"/>
              <w:jc w:val="right"/>
              <w:rPr>
                <w:sz w:val="20"/>
              </w:rPr>
            </w:pPr>
            <w:r w:rsidRPr="00662974">
              <w:rPr>
                <w:sz w:val="20"/>
              </w:rPr>
              <w:t>п. 9 ст. 35 ФЗ</w:t>
            </w:r>
          </w:p>
          <w:p w:rsidR="001360DE" w:rsidRPr="00EF05BD" w:rsidRDefault="001360DE" w:rsidP="00662974">
            <w:pPr>
              <w:pStyle w:val="2"/>
              <w:spacing w:line="240" w:lineRule="auto"/>
              <w:jc w:val="right"/>
            </w:pPr>
            <w:r w:rsidRPr="00662974">
              <w:rPr>
                <w:sz w:val="20"/>
              </w:rPr>
              <w:t>ч. 4 ст. 33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iCs/>
                <w:sz w:val="20"/>
              </w:rPr>
            </w:pPr>
            <w:r w:rsidRPr="00401604">
              <w:rPr>
                <w:iCs/>
                <w:sz w:val="20"/>
              </w:rPr>
              <w:t xml:space="preserve">По состоянию на день официального опубликования (публикации) решения о назначении выборов и </w:t>
            </w:r>
            <w:r>
              <w:rPr>
                <w:iCs/>
                <w:sz w:val="20"/>
              </w:rPr>
              <w:t>н</w:t>
            </w:r>
            <w:r w:rsidRPr="00EF05BD">
              <w:rPr>
                <w:iCs/>
                <w:sz w:val="20"/>
              </w:rPr>
              <w:t xml:space="preserve">е позднее чем через </w:t>
            </w:r>
            <w:r>
              <w:rPr>
                <w:iCs/>
                <w:sz w:val="20"/>
              </w:rPr>
              <w:t>3</w:t>
            </w:r>
            <w:r w:rsidRPr="00EF05BD">
              <w:rPr>
                <w:iCs/>
                <w:sz w:val="20"/>
              </w:rPr>
              <w:t xml:space="preserve"> дня со дня официального опубликования (публикации) решения о назначении выборов</w:t>
            </w:r>
            <w:r w:rsidR="005179A4">
              <w:rPr>
                <w:iCs/>
                <w:sz w:val="20"/>
              </w:rPr>
              <w:t xml:space="preserve"> – </w:t>
            </w:r>
            <w:r w:rsidR="00894D49">
              <w:rPr>
                <w:b/>
                <w:iCs/>
                <w:sz w:val="20"/>
              </w:rPr>
              <w:t>не позднее</w:t>
            </w:r>
            <w:r w:rsidR="005179A4" w:rsidRPr="005179A4">
              <w:rPr>
                <w:b/>
                <w:iCs/>
                <w:sz w:val="20"/>
              </w:rPr>
              <w:t xml:space="preserve"> 05.07.2021</w:t>
            </w:r>
          </w:p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Default="001360DE" w:rsidP="008836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Федеральный орган исполнительной власти, уполномоченный на осуществление функций в сфере регистрации общественных объединений и политических партий, его территориальные органы</w:t>
            </w:r>
          </w:p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518"/>
        </w:trPr>
        <w:tc>
          <w:tcPr>
            <w:tcW w:w="709" w:type="dxa"/>
            <w:vMerge w:val="restart"/>
            <w:vAlign w:val="center"/>
          </w:tcPr>
          <w:p w:rsidR="001360DE" w:rsidRPr="00F4381F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402" w:type="dxa"/>
          </w:tcPr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  <w:r w:rsidRPr="004B5111">
              <w:rPr>
                <w:sz w:val="20"/>
              </w:rPr>
              <w:t>Выдвижен</w:t>
            </w:r>
            <w:r>
              <w:rPr>
                <w:sz w:val="20"/>
              </w:rPr>
              <w:t xml:space="preserve">ие кандидатов по многомандатному избирательному округу </w:t>
            </w:r>
          </w:p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</w:p>
          <w:p w:rsidR="001360DE" w:rsidRPr="00F4381F" w:rsidRDefault="001360DE" w:rsidP="00883649">
            <w:pPr>
              <w:suppressAutoHyphens/>
              <w:jc w:val="right"/>
              <w:rPr>
                <w:sz w:val="20"/>
              </w:rPr>
            </w:pPr>
            <w:r w:rsidRPr="004B5111">
              <w:rPr>
                <w:sz w:val="20"/>
              </w:rPr>
              <w:t xml:space="preserve">ч. </w:t>
            </w:r>
            <w:r>
              <w:rPr>
                <w:sz w:val="20"/>
              </w:rPr>
              <w:t xml:space="preserve">2, </w:t>
            </w:r>
            <w:r w:rsidRPr="004B5111">
              <w:rPr>
                <w:sz w:val="20"/>
              </w:rPr>
              <w:t>4, 5 ст. 31, ч. 1 ст. 33 ЗПК</w:t>
            </w:r>
          </w:p>
        </w:tc>
        <w:tc>
          <w:tcPr>
            <w:tcW w:w="3260" w:type="dxa"/>
            <w:vMerge w:val="restart"/>
            <w:vAlign w:val="center"/>
          </w:tcPr>
          <w:p w:rsidR="001360DE" w:rsidRPr="00F4381F" w:rsidRDefault="001360DE" w:rsidP="00883649">
            <w:pPr>
              <w:suppressAutoHyphens/>
              <w:adjustRightInd w:val="0"/>
              <w:jc w:val="both"/>
              <w:rPr>
                <w:color w:val="000000"/>
                <w:sz w:val="20"/>
              </w:rPr>
            </w:pPr>
            <w:r w:rsidRPr="004B5111">
              <w:rPr>
                <w:sz w:val="20"/>
              </w:rPr>
              <w:lastRenderedPageBreak/>
              <w:t>Со дня, следующего за днем публикации решения о назначении выборов</w:t>
            </w:r>
            <w:r w:rsidR="00E21263">
              <w:rPr>
                <w:sz w:val="20"/>
              </w:rPr>
              <w:t xml:space="preserve">, </w:t>
            </w:r>
            <w:r w:rsidR="00E21263" w:rsidRPr="00E21263">
              <w:rPr>
                <w:b/>
                <w:sz w:val="20"/>
              </w:rPr>
              <w:t>с 03.07.2021</w:t>
            </w:r>
          </w:p>
        </w:tc>
        <w:tc>
          <w:tcPr>
            <w:tcW w:w="2410" w:type="dxa"/>
          </w:tcPr>
          <w:p w:rsidR="001360DE" w:rsidRPr="00F4381F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 xml:space="preserve">Политические партии, имеющие в соответствии с федеральным законом право участвовать в выборах, либо их региональными отделениями или иными структурными подразделениями, имеющими в соответствии с федеральным законом право участвовать в </w:t>
            </w:r>
            <w:r>
              <w:rPr>
                <w:rFonts w:eastAsiaTheme="minorHAnsi"/>
                <w:sz w:val="20"/>
                <w:lang w:eastAsia="en-US"/>
              </w:rPr>
              <w:lastRenderedPageBreak/>
              <w:t>выборах соответствующего уровня</w:t>
            </w:r>
          </w:p>
        </w:tc>
      </w:tr>
      <w:tr w:rsidR="001360DE" w:rsidRPr="00F4381F" w:rsidTr="00883649">
        <w:trPr>
          <w:trHeight w:val="741"/>
        </w:trPr>
        <w:tc>
          <w:tcPr>
            <w:tcW w:w="709" w:type="dxa"/>
            <w:vMerge/>
            <w:vAlign w:val="center"/>
          </w:tcPr>
          <w:p w:rsidR="001360DE" w:rsidRPr="00F4381F" w:rsidRDefault="001360DE" w:rsidP="00883649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1360DE" w:rsidRPr="004B5111" w:rsidRDefault="001360DE" w:rsidP="00883649">
            <w:pPr>
              <w:suppressAutoHyphens/>
              <w:jc w:val="both"/>
              <w:rPr>
                <w:sz w:val="20"/>
              </w:rPr>
            </w:pPr>
            <w:r w:rsidRPr="0083048E">
              <w:rPr>
                <w:sz w:val="20"/>
              </w:rPr>
              <w:t xml:space="preserve">Самовыдвижение </w:t>
            </w:r>
            <w:r w:rsidRPr="004B5111">
              <w:rPr>
                <w:sz w:val="20"/>
              </w:rPr>
              <w:t xml:space="preserve">кандидатов по </w:t>
            </w:r>
            <w:r>
              <w:rPr>
                <w:sz w:val="20"/>
              </w:rPr>
              <w:t xml:space="preserve">многомандатному </w:t>
            </w:r>
            <w:r w:rsidRPr="004B5111">
              <w:rPr>
                <w:sz w:val="20"/>
              </w:rPr>
              <w:t>избирательн</w:t>
            </w:r>
            <w:r>
              <w:rPr>
                <w:sz w:val="20"/>
              </w:rPr>
              <w:t>ому</w:t>
            </w:r>
            <w:r w:rsidRPr="004B5111">
              <w:rPr>
                <w:sz w:val="20"/>
              </w:rPr>
              <w:t xml:space="preserve"> окру</w:t>
            </w:r>
            <w:r>
              <w:rPr>
                <w:sz w:val="20"/>
              </w:rPr>
              <w:t>гу</w:t>
            </w:r>
          </w:p>
          <w:p w:rsidR="001360DE" w:rsidRPr="004B5111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ab/>
            </w:r>
            <w:r w:rsidRPr="004B5111">
              <w:rPr>
                <w:sz w:val="20"/>
              </w:rPr>
              <w:t>ч. 2, 4 ст. 31,  ст. 32 ЗПК</w:t>
            </w:r>
          </w:p>
        </w:tc>
        <w:tc>
          <w:tcPr>
            <w:tcW w:w="3260" w:type="dxa"/>
            <w:vMerge/>
          </w:tcPr>
          <w:p w:rsidR="001360DE" w:rsidRPr="004B5111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F4381F" w:rsidRDefault="001360DE" w:rsidP="00883649">
            <w:pPr>
              <w:suppressAutoHyphens/>
              <w:jc w:val="both"/>
              <w:rPr>
                <w:sz w:val="20"/>
              </w:rPr>
            </w:pPr>
            <w:r w:rsidRPr="004B5111">
              <w:rPr>
                <w:sz w:val="20"/>
              </w:rPr>
              <w:t>Граждане РФ, обладающие пассивным избирательным правом</w:t>
            </w:r>
          </w:p>
        </w:tc>
      </w:tr>
      <w:tr w:rsidR="001360DE" w:rsidRPr="00F4381F" w:rsidTr="00662974">
        <w:trPr>
          <w:trHeight w:val="2167"/>
        </w:trPr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402" w:type="dxa"/>
          </w:tcPr>
          <w:p w:rsidR="001360DE" w:rsidRPr="008F0C4E" w:rsidRDefault="001360DE" w:rsidP="00883649">
            <w:pPr>
              <w:suppressAutoHyphens/>
              <w:adjustRightInd w:val="0"/>
              <w:jc w:val="both"/>
              <w:outlineLvl w:val="2"/>
              <w:rPr>
                <w:sz w:val="20"/>
              </w:rPr>
            </w:pPr>
            <w:r w:rsidRPr="00EF05BD">
              <w:rPr>
                <w:iCs/>
                <w:sz w:val="20"/>
              </w:rPr>
              <w:t>Представление в избирательную комиссию, организующую выборы списка кандидатов, выдвинутых избирательным</w:t>
            </w:r>
            <w:r>
              <w:rPr>
                <w:iCs/>
                <w:sz w:val="20"/>
              </w:rPr>
              <w:t xml:space="preserve"> объединением по  многомандатному избирательному округу</w:t>
            </w:r>
            <w:r w:rsidRPr="00EF05BD">
              <w:rPr>
                <w:iCs/>
                <w:sz w:val="20"/>
              </w:rPr>
              <w:t xml:space="preserve">, вместе с документами, указанными в </w:t>
            </w:r>
            <w:r>
              <w:rPr>
                <w:sz w:val="20"/>
              </w:rPr>
              <w:t xml:space="preserve">части </w:t>
            </w:r>
            <w:hyperlink r:id="rId8" w:history="1">
              <w:r w:rsidRPr="00EF05BD">
                <w:rPr>
                  <w:sz w:val="20"/>
                </w:rPr>
                <w:t>10.2</w:t>
              </w:r>
            </w:hyperlink>
            <w:r>
              <w:t xml:space="preserve"> </w:t>
            </w:r>
            <w:r w:rsidRPr="00EF05BD">
              <w:rPr>
                <w:iCs/>
                <w:sz w:val="20"/>
              </w:rPr>
              <w:t>статьи 33 ЗПК</w:t>
            </w:r>
          </w:p>
          <w:p w:rsidR="001360DE" w:rsidRPr="00662974" w:rsidRDefault="001360DE" w:rsidP="00883649">
            <w:pPr>
              <w:pStyle w:val="2"/>
              <w:suppressAutoHyphens/>
              <w:jc w:val="right"/>
              <w:rPr>
                <w:i/>
                <w:sz w:val="20"/>
              </w:rPr>
            </w:pPr>
            <w:r w:rsidRPr="00662974">
              <w:rPr>
                <w:sz w:val="20"/>
              </w:rPr>
              <w:t xml:space="preserve">ч. 4 ст. 31, </w:t>
            </w:r>
            <w:r w:rsidRPr="00662974">
              <w:rPr>
                <w:iCs/>
                <w:sz w:val="20"/>
              </w:rPr>
              <w:t>ч. 10 ст. 33 ЗПК</w:t>
            </w:r>
          </w:p>
        </w:tc>
        <w:tc>
          <w:tcPr>
            <w:tcW w:w="3260" w:type="dxa"/>
          </w:tcPr>
          <w:p w:rsidR="001360DE" w:rsidRPr="00CD1484" w:rsidRDefault="001360DE" w:rsidP="00883649">
            <w:pPr>
              <w:suppressAutoHyphens/>
              <w:adjustRightInd w:val="0"/>
              <w:jc w:val="both"/>
              <w:rPr>
                <w:b/>
                <w:iCs/>
                <w:sz w:val="20"/>
              </w:rPr>
            </w:pPr>
            <w:r w:rsidRPr="00EF05BD">
              <w:rPr>
                <w:iCs/>
                <w:sz w:val="20"/>
              </w:rPr>
              <w:t>Не позднее чем через 20 дней после публикации решения о назначении выборов</w:t>
            </w:r>
            <w:r w:rsidR="00CD1484">
              <w:rPr>
                <w:iCs/>
                <w:sz w:val="20"/>
              </w:rPr>
              <w:t xml:space="preserve">- </w:t>
            </w:r>
            <w:r w:rsidR="00CD1484" w:rsidRPr="00CD1484">
              <w:rPr>
                <w:b/>
                <w:iCs/>
                <w:sz w:val="20"/>
              </w:rPr>
              <w:t>в период</w:t>
            </w:r>
          </w:p>
          <w:p w:rsidR="001360DE" w:rsidRPr="009303EF" w:rsidRDefault="00CD1484" w:rsidP="00883649">
            <w:pPr>
              <w:suppressAutoHyphens/>
              <w:adjustRightInd w:val="0"/>
              <w:jc w:val="both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с 03.07.2021 по</w:t>
            </w:r>
            <w:r w:rsidR="00E61B7D">
              <w:rPr>
                <w:b/>
                <w:iCs/>
                <w:sz w:val="20"/>
              </w:rPr>
              <w:t xml:space="preserve"> 22.07.2021</w:t>
            </w:r>
          </w:p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</w:p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iCs/>
                <w:sz w:val="20"/>
              </w:rPr>
              <w:t>Уполномоченный представитель избирательного объединения</w:t>
            </w:r>
          </w:p>
        </w:tc>
      </w:tr>
      <w:tr w:rsidR="001360DE" w:rsidRPr="00F4381F" w:rsidTr="00883649">
        <w:trPr>
          <w:trHeight w:val="741"/>
        </w:trPr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402" w:type="dxa"/>
          </w:tcPr>
          <w:p w:rsidR="001360DE" w:rsidRDefault="001360DE" w:rsidP="008836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Выдача уполномоченному представителю избирательного объединения письменного подтверждения в получении документов указанных в части  10.2 статьи 33 ЗПК</w:t>
            </w:r>
          </w:p>
          <w:p w:rsidR="001360DE" w:rsidRPr="00EF05BD" w:rsidRDefault="001360DE" w:rsidP="00883649">
            <w:pPr>
              <w:autoSpaceDE w:val="0"/>
              <w:autoSpaceDN w:val="0"/>
              <w:adjustRightInd w:val="0"/>
              <w:jc w:val="right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ч. 13 ст. 33 ЗПК </w:t>
            </w:r>
          </w:p>
        </w:tc>
        <w:tc>
          <w:tcPr>
            <w:tcW w:w="3260" w:type="dxa"/>
          </w:tcPr>
          <w:p w:rsidR="001360DE" w:rsidRPr="00257E17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257E17">
              <w:rPr>
                <w:sz w:val="20"/>
              </w:rPr>
              <w:t>Незамедлительно после представления и приема документов</w:t>
            </w:r>
          </w:p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iCs/>
                <w:sz w:val="20"/>
              </w:rPr>
            </w:pPr>
          </w:p>
        </w:tc>
        <w:tc>
          <w:tcPr>
            <w:tcW w:w="2410" w:type="dxa"/>
          </w:tcPr>
          <w:p w:rsidR="001360DE" w:rsidRPr="00EF05BD" w:rsidRDefault="001360DE" w:rsidP="00883649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741"/>
        </w:trPr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  <w:p w:rsidR="001360DE" w:rsidRPr="00F4381F" w:rsidRDefault="001360DE" w:rsidP="00883649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iCs/>
                <w:sz w:val="20"/>
              </w:rPr>
            </w:pPr>
            <w:r w:rsidRPr="00EF05BD">
              <w:rPr>
                <w:iCs/>
                <w:sz w:val="20"/>
              </w:rPr>
              <w:t xml:space="preserve">Представление </w:t>
            </w:r>
            <w:r>
              <w:rPr>
                <w:iCs/>
                <w:sz w:val="20"/>
              </w:rPr>
              <w:t xml:space="preserve">в территориальную избирательную комиссию уведомления о самовыдвижении кандидата, а также </w:t>
            </w:r>
            <w:r w:rsidRPr="00EF05BD">
              <w:rPr>
                <w:iCs/>
                <w:sz w:val="20"/>
              </w:rPr>
              <w:t xml:space="preserve">документов, указанных в частях 1, 2 статьи 32 </w:t>
            </w:r>
          </w:p>
          <w:p w:rsidR="001360DE" w:rsidRPr="00EF05BD" w:rsidRDefault="001360DE" w:rsidP="00883649">
            <w:pPr>
              <w:suppressAutoHyphens/>
              <w:adjustRightInd w:val="0"/>
              <w:jc w:val="right"/>
              <w:rPr>
                <w:iCs/>
                <w:sz w:val="20"/>
              </w:rPr>
            </w:pPr>
            <w:r w:rsidRPr="00EF05BD">
              <w:rPr>
                <w:sz w:val="20"/>
              </w:rPr>
              <w:t>ч. 4 ст. 32ЗПК</w:t>
            </w:r>
          </w:p>
        </w:tc>
        <w:tc>
          <w:tcPr>
            <w:tcW w:w="3260" w:type="dxa"/>
          </w:tcPr>
          <w:p w:rsidR="00B96700" w:rsidRPr="00CD1484" w:rsidRDefault="001360DE" w:rsidP="00B96700">
            <w:pPr>
              <w:suppressAutoHyphens/>
              <w:adjustRightInd w:val="0"/>
              <w:jc w:val="both"/>
              <w:rPr>
                <w:b/>
                <w:iCs/>
                <w:sz w:val="20"/>
              </w:rPr>
            </w:pPr>
            <w:r w:rsidRPr="00BC6973">
              <w:rPr>
                <w:iCs/>
                <w:sz w:val="20"/>
              </w:rPr>
              <w:t xml:space="preserve">Не позднее чем через 20 дней после </w:t>
            </w:r>
            <w:r w:rsidRPr="006F7EDA">
              <w:rPr>
                <w:iCs/>
                <w:sz w:val="20"/>
              </w:rPr>
              <w:t>публикации решения о назначении выборов</w:t>
            </w:r>
            <w:r w:rsidR="00B96700">
              <w:rPr>
                <w:iCs/>
                <w:sz w:val="20"/>
              </w:rPr>
              <w:t xml:space="preserve">- </w:t>
            </w:r>
            <w:r w:rsidR="00B96700" w:rsidRPr="00CD1484">
              <w:rPr>
                <w:b/>
                <w:iCs/>
                <w:sz w:val="20"/>
              </w:rPr>
              <w:t>в период</w:t>
            </w:r>
          </w:p>
          <w:p w:rsidR="00B96700" w:rsidRPr="009303EF" w:rsidRDefault="00B96700" w:rsidP="00B96700">
            <w:pPr>
              <w:suppressAutoHyphens/>
              <w:adjustRightInd w:val="0"/>
              <w:jc w:val="both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с 03.07.2021 по 22.07.2021</w:t>
            </w:r>
          </w:p>
          <w:p w:rsidR="001360DE" w:rsidRDefault="001360DE" w:rsidP="00883649">
            <w:pPr>
              <w:suppressAutoHyphens/>
              <w:adjustRightInd w:val="0"/>
              <w:jc w:val="both"/>
              <w:rPr>
                <w:iCs/>
                <w:sz w:val="20"/>
              </w:rPr>
            </w:pPr>
          </w:p>
          <w:p w:rsidR="001360DE" w:rsidRPr="00BC6973" w:rsidRDefault="001360DE" w:rsidP="00B96700">
            <w:pPr>
              <w:suppressAutoHyphens/>
              <w:adjustRightInd w:val="0"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iCs/>
                <w:sz w:val="20"/>
              </w:rPr>
            </w:pPr>
            <w:r w:rsidRPr="004B5111">
              <w:rPr>
                <w:sz w:val="20"/>
              </w:rPr>
              <w:t>Граждане РФ, обладающие пассивным избирательным правом</w:t>
            </w:r>
          </w:p>
        </w:tc>
      </w:tr>
      <w:tr w:rsidR="001360DE" w:rsidRPr="00F4381F" w:rsidTr="00883649">
        <w:trPr>
          <w:trHeight w:val="741"/>
        </w:trPr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402" w:type="dxa"/>
          </w:tcPr>
          <w:p w:rsidR="001360DE" w:rsidRDefault="001360DE" w:rsidP="008836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Выдача кандидату письменного подтверждения в получении документов указанных в частях 1-2 статьи 32 ЗПК</w:t>
            </w:r>
          </w:p>
          <w:p w:rsidR="001360DE" w:rsidRPr="00EF05BD" w:rsidRDefault="001360DE" w:rsidP="00883649">
            <w:pPr>
              <w:suppressAutoHyphens/>
              <w:adjustRightInd w:val="0"/>
              <w:jc w:val="right"/>
              <w:rPr>
                <w:iCs/>
                <w:sz w:val="20"/>
              </w:rPr>
            </w:pPr>
            <w:r>
              <w:rPr>
                <w:iCs/>
                <w:sz w:val="20"/>
              </w:rPr>
              <w:t>ч. 5 ст. 32 ЗПК</w:t>
            </w:r>
          </w:p>
        </w:tc>
        <w:tc>
          <w:tcPr>
            <w:tcW w:w="3260" w:type="dxa"/>
          </w:tcPr>
          <w:p w:rsidR="001360DE" w:rsidRPr="00257E17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257E17">
              <w:rPr>
                <w:sz w:val="20"/>
              </w:rPr>
              <w:t>Незамедлительно после представления и приема документов</w:t>
            </w:r>
          </w:p>
          <w:p w:rsidR="001360DE" w:rsidRPr="00BC6973" w:rsidRDefault="001360DE" w:rsidP="00883649">
            <w:pPr>
              <w:suppressAutoHyphens/>
              <w:adjustRightInd w:val="0"/>
              <w:jc w:val="both"/>
              <w:rPr>
                <w:iCs/>
                <w:sz w:val="20"/>
              </w:rPr>
            </w:pPr>
          </w:p>
        </w:tc>
        <w:tc>
          <w:tcPr>
            <w:tcW w:w="2410" w:type="dxa"/>
          </w:tcPr>
          <w:p w:rsidR="001360DE" w:rsidRDefault="001360DE" w:rsidP="008836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  <w:p w:rsidR="001360DE" w:rsidRPr="004B5111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741"/>
        </w:trPr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402" w:type="dxa"/>
          </w:tcPr>
          <w:p w:rsidR="001360DE" w:rsidRPr="008576E7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8576E7">
              <w:rPr>
                <w:sz w:val="20"/>
              </w:rPr>
              <w:t>Принятие решения о</w:t>
            </w:r>
            <w:r>
              <w:rPr>
                <w:sz w:val="20"/>
              </w:rPr>
              <w:t xml:space="preserve"> заверении списка кандидатов по </w:t>
            </w:r>
            <w:r>
              <w:rPr>
                <w:iCs/>
                <w:sz w:val="20"/>
              </w:rPr>
              <w:t>многомандатному</w:t>
            </w:r>
            <w:r>
              <w:rPr>
                <w:sz w:val="20"/>
              </w:rPr>
              <w:t xml:space="preserve"> избирательному округу</w:t>
            </w:r>
            <w:r w:rsidRPr="008576E7">
              <w:rPr>
                <w:sz w:val="20"/>
              </w:rPr>
              <w:t xml:space="preserve"> либо мотивированного решения об отказе в его заверении с указанием даты и времени (часы и минуты) выдачи </w:t>
            </w:r>
          </w:p>
          <w:p w:rsidR="001360DE" w:rsidRPr="008576E7" w:rsidRDefault="001360DE" w:rsidP="00883649">
            <w:pPr>
              <w:suppressAutoHyphens/>
              <w:adjustRightInd w:val="0"/>
              <w:jc w:val="right"/>
              <w:rPr>
                <w:iCs/>
                <w:sz w:val="20"/>
              </w:rPr>
            </w:pPr>
            <w:r w:rsidRPr="008576E7">
              <w:rPr>
                <w:iCs/>
                <w:sz w:val="20"/>
              </w:rPr>
              <w:t>ч. 13 ст. 33 ЗПК</w:t>
            </w:r>
          </w:p>
        </w:tc>
        <w:tc>
          <w:tcPr>
            <w:tcW w:w="3260" w:type="dxa"/>
          </w:tcPr>
          <w:p w:rsidR="001360DE" w:rsidRPr="008576E7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8576E7">
              <w:rPr>
                <w:sz w:val="20"/>
              </w:rPr>
              <w:t>В течение 3 дней со дня приема документов указанных в части 10.2 статьи 33 ЗПК</w:t>
            </w:r>
          </w:p>
          <w:p w:rsidR="001360DE" w:rsidRPr="008576E7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</w:p>
          <w:p w:rsidR="001360DE" w:rsidRPr="008576E7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</w:p>
          <w:p w:rsidR="001360DE" w:rsidRPr="008576E7" w:rsidRDefault="001360DE" w:rsidP="00883649">
            <w:pPr>
              <w:suppressAutoHyphens/>
              <w:adjustRightInd w:val="0"/>
              <w:jc w:val="both"/>
              <w:rPr>
                <w:iCs/>
                <w:sz w:val="20"/>
              </w:rPr>
            </w:pPr>
          </w:p>
        </w:tc>
        <w:tc>
          <w:tcPr>
            <w:tcW w:w="2410" w:type="dxa"/>
          </w:tcPr>
          <w:p w:rsidR="008E3379" w:rsidRDefault="008E3379" w:rsidP="008E33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  <w:p w:rsidR="001360DE" w:rsidRPr="00EF05BD" w:rsidRDefault="001360DE" w:rsidP="008E3379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</w:rPr>
            </w:pPr>
          </w:p>
        </w:tc>
      </w:tr>
      <w:tr w:rsidR="001360DE" w:rsidRPr="00F4381F" w:rsidTr="00883649">
        <w:trPr>
          <w:trHeight w:val="741"/>
        </w:trPr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402" w:type="dxa"/>
          </w:tcPr>
          <w:p w:rsidR="001360DE" w:rsidRPr="00222D8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222D8D">
              <w:rPr>
                <w:sz w:val="20"/>
              </w:rPr>
              <w:t>Выдача уполномоченному представителю избирательного объединения решения о заверении спи</w:t>
            </w:r>
            <w:r w:rsidR="008E3379">
              <w:rPr>
                <w:sz w:val="20"/>
              </w:rPr>
              <w:t>ска кандидатов по многомандатному избирательному округу</w:t>
            </w:r>
            <w:r w:rsidRPr="00222D8D">
              <w:rPr>
                <w:sz w:val="20"/>
              </w:rPr>
              <w:t xml:space="preserve"> с копией заверенного списка либо решения  об отказе в его заверении</w:t>
            </w:r>
          </w:p>
          <w:p w:rsidR="001360DE" w:rsidRPr="00662974" w:rsidRDefault="001360DE" w:rsidP="00662974">
            <w:pPr>
              <w:pStyle w:val="2"/>
              <w:suppressAutoHyphens/>
              <w:spacing w:line="240" w:lineRule="auto"/>
              <w:jc w:val="right"/>
              <w:rPr>
                <w:iCs/>
                <w:sz w:val="20"/>
              </w:rPr>
            </w:pPr>
            <w:r w:rsidRPr="00662974">
              <w:rPr>
                <w:iCs/>
                <w:sz w:val="20"/>
              </w:rPr>
              <w:t>п. 14.3 ст. 35 ФЗ</w:t>
            </w:r>
          </w:p>
          <w:p w:rsidR="001360DE" w:rsidRPr="00222D8D" w:rsidRDefault="001360DE" w:rsidP="00662974">
            <w:pPr>
              <w:pStyle w:val="2"/>
              <w:suppressAutoHyphens/>
              <w:spacing w:line="240" w:lineRule="auto"/>
              <w:jc w:val="right"/>
              <w:rPr>
                <w:i/>
              </w:rPr>
            </w:pPr>
            <w:r w:rsidRPr="00662974">
              <w:rPr>
                <w:iCs/>
                <w:sz w:val="20"/>
              </w:rPr>
              <w:t>ч. 14  ст. 33 ЗПК</w:t>
            </w:r>
          </w:p>
        </w:tc>
        <w:tc>
          <w:tcPr>
            <w:tcW w:w="3260" w:type="dxa"/>
          </w:tcPr>
          <w:p w:rsidR="001360DE" w:rsidRPr="00222D8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222D8D">
              <w:rPr>
                <w:sz w:val="20"/>
              </w:rPr>
              <w:t xml:space="preserve">В течение одних суток с момента принятия соответствующего решения </w:t>
            </w:r>
          </w:p>
          <w:p w:rsidR="001360DE" w:rsidRPr="00222D8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222D8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222D8D">
              <w:rPr>
                <w:sz w:val="20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741"/>
        </w:trPr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402" w:type="dxa"/>
          </w:tcPr>
          <w:p w:rsidR="001360DE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Представление в территориальную избирательную комиссию документов, </w:t>
            </w:r>
            <w:r w:rsidRPr="00A11926">
              <w:rPr>
                <w:sz w:val="20"/>
              </w:rPr>
              <w:t>указанных в частях 1, 2 статьи 32</w:t>
            </w:r>
            <w:r w:rsidR="008E3379">
              <w:rPr>
                <w:sz w:val="20"/>
              </w:rPr>
              <w:t xml:space="preserve"> ЗПК</w:t>
            </w:r>
          </w:p>
          <w:p w:rsidR="001360DE" w:rsidRDefault="001360DE" w:rsidP="00883649">
            <w:pPr>
              <w:suppressAutoHyphens/>
              <w:adjustRightInd w:val="0"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adjustRightInd w:val="0"/>
              <w:jc w:val="right"/>
              <w:rPr>
                <w:sz w:val="20"/>
              </w:rPr>
            </w:pPr>
            <w:r>
              <w:rPr>
                <w:sz w:val="20"/>
              </w:rPr>
              <w:t>ч. 4 ст. 32, ч. 18 ст. 33 ЗПК</w:t>
            </w:r>
          </w:p>
        </w:tc>
        <w:tc>
          <w:tcPr>
            <w:tcW w:w="3260" w:type="dxa"/>
          </w:tcPr>
          <w:p w:rsidR="00122BB4" w:rsidRPr="00CD1484" w:rsidRDefault="001360DE" w:rsidP="00122BB4">
            <w:pPr>
              <w:suppressAutoHyphens/>
              <w:adjustRightInd w:val="0"/>
              <w:jc w:val="both"/>
              <w:rPr>
                <w:b/>
                <w:iCs/>
                <w:sz w:val="20"/>
              </w:rPr>
            </w:pPr>
            <w:r>
              <w:rPr>
                <w:sz w:val="20"/>
              </w:rPr>
              <w:t>Н</w:t>
            </w:r>
            <w:r w:rsidRPr="00A11926">
              <w:rPr>
                <w:sz w:val="20"/>
              </w:rPr>
              <w:t>е позднее чем через 20 дней после публикации решения о назначении выборов</w:t>
            </w:r>
            <w:r w:rsidR="00122BB4">
              <w:rPr>
                <w:iCs/>
                <w:sz w:val="20"/>
              </w:rPr>
              <w:t xml:space="preserve">- </w:t>
            </w:r>
            <w:r w:rsidR="00122BB4" w:rsidRPr="00CD1484">
              <w:rPr>
                <w:b/>
                <w:iCs/>
                <w:sz w:val="20"/>
              </w:rPr>
              <w:t>в период</w:t>
            </w:r>
          </w:p>
          <w:p w:rsidR="00122BB4" w:rsidRPr="009303EF" w:rsidRDefault="00122BB4" w:rsidP="00122BB4">
            <w:pPr>
              <w:suppressAutoHyphens/>
              <w:adjustRightInd w:val="0"/>
              <w:jc w:val="both"/>
              <w:rPr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>с 03.07.2021 по 22.07.2021</w:t>
            </w:r>
          </w:p>
          <w:p w:rsidR="001360DE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</w:p>
          <w:p w:rsidR="001360DE" w:rsidRPr="00EF05BD" w:rsidRDefault="001360DE" w:rsidP="00122BB4">
            <w:pPr>
              <w:suppressAutoHyphens/>
              <w:adjustRightInd w:val="0"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7A7A81" w:rsidRDefault="001360DE" w:rsidP="00883649">
            <w:pPr>
              <w:suppressAutoHyphens/>
              <w:adjustRightInd w:val="0"/>
              <w:jc w:val="both"/>
              <w:rPr>
                <w:iCs/>
                <w:sz w:val="20"/>
              </w:rPr>
            </w:pPr>
            <w:r w:rsidRPr="007A7A81">
              <w:rPr>
                <w:iCs/>
                <w:sz w:val="20"/>
              </w:rPr>
              <w:t xml:space="preserve">Кандидат, включенный в заверенный список </w:t>
            </w:r>
            <w:r>
              <w:rPr>
                <w:iCs/>
                <w:sz w:val="20"/>
              </w:rPr>
              <w:t xml:space="preserve">кандидатов по </w:t>
            </w:r>
            <w:r w:rsidRPr="007A7A81">
              <w:rPr>
                <w:iCs/>
                <w:sz w:val="20"/>
              </w:rPr>
              <w:t xml:space="preserve"> многомандатн</w:t>
            </w:r>
            <w:r>
              <w:rPr>
                <w:iCs/>
                <w:sz w:val="20"/>
              </w:rPr>
              <w:t>ому избирательному</w:t>
            </w:r>
            <w:r w:rsidRPr="007A7A81">
              <w:rPr>
                <w:iCs/>
                <w:sz w:val="20"/>
              </w:rPr>
              <w:t xml:space="preserve"> округ</w:t>
            </w:r>
            <w:r>
              <w:rPr>
                <w:iCs/>
                <w:sz w:val="20"/>
              </w:rPr>
              <w:t>у</w:t>
            </w:r>
          </w:p>
        </w:tc>
      </w:tr>
      <w:tr w:rsidR="001360DE" w:rsidRPr="00F4381F" w:rsidTr="00883649">
        <w:trPr>
          <w:trHeight w:val="741"/>
        </w:trPr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402" w:type="dxa"/>
          </w:tcPr>
          <w:p w:rsidR="001360DE" w:rsidRDefault="001360DE" w:rsidP="008836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Выдача кандидату письменного подтверждения в получении документов указанных в части 18 статьи 33 ЗПК</w:t>
            </w:r>
          </w:p>
          <w:p w:rsidR="001360DE" w:rsidRPr="00EF05BD" w:rsidRDefault="001360DE" w:rsidP="00883649">
            <w:pPr>
              <w:suppressAutoHyphens/>
              <w:adjustRightInd w:val="0"/>
              <w:jc w:val="right"/>
              <w:rPr>
                <w:iCs/>
                <w:sz w:val="20"/>
              </w:rPr>
            </w:pPr>
            <w:r>
              <w:rPr>
                <w:iCs/>
                <w:sz w:val="20"/>
              </w:rPr>
              <w:t>ч. 21 ст. 33 ЗПК</w:t>
            </w:r>
          </w:p>
        </w:tc>
        <w:tc>
          <w:tcPr>
            <w:tcW w:w="3260" w:type="dxa"/>
          </w:tcPr>
          <w:p w:rsidR="001360DE" w:rsidRPr="00257E17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257E17">
              <w:rPr>
                <w:sz w:val="20"/>
              </w:rPr>
              <w:t>Незамедлительно после представления и приема документов</w:t>
            </w:r>
          </w:p>
          <w:p w:rsidR="001360DE" w:rsidRPr="00BC6973" w:rsidRDefault="001360DE" w:rsidP="00883649">
            <w:pPr>
              <w:suppressAutoHyphens/>
              <w:adjustRightInd w:val="0"/>
              <w:jc w:val="both"/>
              <w:rPr>
                <w:iCs/>
                <w:sz w:val="20"/>
              </w:rPr>
            </w:pPr>
          </w:p>
        </w:tc>
        <w:tc>
          <w:tcPr>
            <w:tcW w:w="2410" w:type="dxa"/>
          </w:tcPr>
          <w:p w:rsidR="001360DE" w:rsidRPr="009303EF" w:rsidRDefault="001360DE" w:rsidP="00883649">
            <w:pPr>
              <w:suppressAutoHyphens/>
              <w:adjustRightInd w:val="0"/>
              <w:jc w:val="both"/>
              <w:rPr>
                <w:b/>
                <w:iCs/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  <w:p w:rsidR="001360DE" w:rsidRPr="004B5111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741"/>
        </w:trPr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20</w:t>
            </w:r>
          </w:p>
        </w:tc>
        <w:tc>
          <w:tcPr>
            <w:tcW w:w="3402" w:type="dxa"/>
          </w:tcPr>
          <w:p w:rsidR="001360DE" w:rsidRPr="006C76D4" w:rsidRDefault="001360DE" w:rsidP="008836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 w:rsidRPr="006C76D4">
              <w:rPr>
                <w:iCs/>
                <w:sz w:val="20"/>
              </w:rPr>
              <w:t>Направление в соответствующие органы представлений о проверке достоверности сведений о кандидатах</w:t>
            </w:r>
            <w:r w:rsidRPr="006C76D4">
              <w:rPr>
                <w:rFonts w:eastAsiaTheme="minorHAnsi"/>
                <w:sz w:val="20"/>
                <w:lang w:eastAsia="en-US"/>
              </w:rPr>
              <w:t>, в с</w:t>
            </w:r>
            <w:r>
              <w:rPr>
                <w:rFonts w:eastAsiaTheme="minorHAnsi"/>
                <w:sz w:val="20"/>
                <w:lang w:eastAsia="en-US"/>
              </w:rPr>
              <w:t>оставе списка по многомандатному избирательному округу</w:t>
            </w:r>
            <w:r w:rsidRPr="006C76D4">
              <w:rPr>
                <w:rFonts w:eastAsiaTheme="minorHAnsi"/>
                <w:sz w:val="20"/>
                <w:lang w:eastAsia="en-US"/>
              </w:rPr>
              <w:t xml:space="preserve">, представляемых в соответствии с </w:t>
            </w:r>
            <w:hyperlink r:id="rId9" w:history="1">
              <w:r w:rsidRPr="006C76D4">
                <w:rPr>
                  <w:rFonts w:eastAsiaTheme="minorHAnsi"/>
                  <w:sz w:val="20"/>
                  <w:lang w:eastAsia="en-US"/>
                </w:rPr>
                <w:t>частью 18</w:t>
              </w:r>
            </w:hyperlink>
            <w:r w:rsidRPr="006C76D4">
              <w:rPr>
                <w:rFonts w:eastAsiaTheme="minorHAnsi"/>
                <w:sz w:val="20"/>
                <w:lang w:eastAsia="en-US"/>
              </w:rPr>
              <w:t xml:space="preserve"> статьи 33 ЗПК </w:t>
            </w:r>
          </w:p>
          <w:p w:rsidR="001360DE" w:rsidRPr="00EF05BD" w:rsidRDefault="001360DE" w:rsidP="00883649">
            <w:pPr>
              <w:suppressAutoHyphens/>
              <w:adjustRightInd w:val="0"/>
              <w:jc w:val="right"/>
              <w:rPr>
                <w:iCs/>
                <w:sz w:val="20"/>
              </w:rPr>
            </w:pPr>
            <w:r w:rsidRPr="009D342E">
              <w:rPr>
                <w:iCs/>
                <w:sz w:val="20"/>
              </w:rPr>
              <w:t>п. 6 ст</w:t>
            </w:r>
            <w:r>
              <w:rPr>
                <w:iCs/>
                <w:sz w:val="20"/>
              </w:rPr>
              <w:t>. 33 ФЗ</w:t>
            </w:r>
          </w:p>
          <w:p w:rsidR="0046204B" w:rsidRPr="00EF05BD" w:rsidRDefault="001360DE" w:rsidP="00883649">
            <w:pPr>
              <w:autoSpaceDE w:val="0"/>
              <w:autoSpaceDN w:val="0"/>
              <w:adjustRightInd w:val="0"/>
              <w:jc w:val="right"/>
              <w:rPr>
                <w:iCs/>
                <w:sz w:val="20"/>
              </w:rPr>
            </w:pPr>
            <w:r w:rsidRPr="00EF05BD">
              <w:rPr>
                <w:iCs/>
                <w:sz w:val="20"/>
              </w:rPr>
              <w:t>ч. 22 ст. 33</w:t>
            </w:r>
            <w:r>
              <w:rPr>
                <w:iCs/>
                <w:sz w:val="20"/>
              </w:rPr>
              <w:t xml:space="preserve"> З</w:t>
            </w:r>
            <w:r w:rsidRPr="00EF05BD">
              <w:rPr>
                <w:iCs/>
                <w:sz w:val="20"/>
              </w:rPr>
              <w:t>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iCs/>
                <w:sz w:val="20"/>
              </w:rPr>
            </w:pPr>
            <w:r w:rsidRPr="00EF05BD">
              <w:rPr>
                <w:iCs/>
                <w:sz w:val="20"/>
              </w:rPr>
              <w:t xml:space="preserve">После представления </w:t>
            </w:r>
            <w:r>
              <w:rPr>
                <w:iCs/>
                <w:sz w:val="20"/>
              </w:rPr>
              <w:t xml:space="preserve">в комиссию </w:t>
            </w:r>
            <w:r w:rsidRPr="00EF05BD">
              <w:rPr>
                <w:iCs/>
                <w:sz w:val="20"/>
              </w:rPr>
              <w:t xml:space="preserve">соответствующих </w:t>
            </w:r>
            <w:r>
              <w:rPr>
                <w:iCs/>
                <w:sz w:val="20"/>
              </w:rPr>
              <w:t>документов</w:t>
            </w:r>
          </w:p>
        </w:tc>
        <w:tc>
          <w:tcPr>
            <w:tcW w:w="2410" w:type="dxa"/>
          </w:tcPr>
          <w:p w:rsidR="001360DE" w:rsidRDefault="001360DE" w:rsidP="008836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741"/>
        </w:trPr>
        <w:tc>
          <w:tcPr>
            <w:tcW w:w="709" w:type="dxa"/>
            <w:vMerge w:val="restart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Сбор подписей избирателей:</w:t>
            </w:r>
          </w:p>
          <w:p w:rsidR="001360DE" w:rsidRPr="00EF05BD" w:rsidRDefault="001360DE" w:rsidP="00883649">
            <w:pPr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- в поддержку самовыдвижения кандидата</w:t>
            </w:r>
          </w:p>
          <w:p w:rsidR="001360DE" w:rsidRDefault="001360DE" w:rsidP="00883649">
            <w:pPr>
              <w:jc w:val="right"/>
              <w:rPr>
                <w:sz w:val="20"/>
              </w:rPr>
            </w:pPr>
          </w:p>
          <w:p w:rsidR="001360DE" w:rsidRPr="00EF05BD" w:rsidRDefault="001360DE" w:rsidP="00883649">
            <w:pPr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п.5,7 ст.37 ФЗ</w:t>
            </w:r>
          </w:p>
          <w:p w:rsidR="001360DE" w:rsidRPr="00EF05BD" w:rsidRDefault="001360DE" w:rsidP="00883649">
            <w:pPr>
              <w:adjustRightInd w:val="0"/>
              <w:jc w:val="right"/>
              <w:rPr>
                <w:i/>
              </w:rPr>
            </w:pPr>
            <w:r>
              <w:rPr>
                <w:sz w:val="20"/>
              </w:rPr>
              <w:t xml:space="preserve">п. «а» </w:t>
            </w:r>
            <w:r w:rsidRPr="00EF05BD">
              <w:rPr>
                <w:sz w:val="20"/>
              </w:rPr>
              <w:t>ч. 1 ст. 35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Со дня, следующего за днем </w:t>
            </w:r>
            <w:r>
              <w:rPr>
                <w:sz w:val="20"/>
              </w:rPr>
              <w:t>уведомления территориальной</w:t>
            </w:r>
            <w:r w:rsidRPr="00235576">
              <w:rPr>
                <w:sz w:val="20"/>
              </w:rPr>
              <w:t xml:space="preserve"> избирательной комиссии о самовыдвижении кандидата</w:t>
            </w:r>
          </w:p>
        </w:tc>
        <w:tc>
          <w:tcPr>
            <w:tcW w:w="2410" w:type="dxa"/>
            <w:vMerge w:val="restart"/>
          </w:tcPr>
          <w:p w:rsidR="001360DE" w:rsidRPr="00D30B3C" w:rsidRDefault="001360DE" w:rsidP="00883649">
            <w:pPr>
              <w:rPr>
                <w:sz w:val="20"/>
              </w:rPr>
            </w:pPr>
            <w:r w:rsidRPr="00EF05BD">
              <w:rPr>
                <w:sz w:val="20"/>
              </w:rPr>
              <w:t xml:space="preserve">Дееспособные граждане </w:t>
            </w:r>
            <w:r w:rsidRPr="00D30B3C">
              <w:rPr>
                <w:sz w:val="20"/>
              </w:rPr>
              <w:t>РФ, достигшие возраста 18 лет к моменту сбора подписей.</w:t>
            </w:r>
          </w:p>
          <w:p w:rsidR="001360DE" w:rsidRPr="00EF05BD" w:rsidRDefault="001360DE" w:rsidP="00AB043B">
            <w:pPr>
              <w:autoSpaceDE w:val="0"/>
              <w:autoSpaceDN w:val="0"/>
              <w:adjustRightInd w:val="0"/>
              <w:jc w:val="both"/>
              <w:rPr>
                <w:i/>
                <w:sz w:val="20"/>
              </w:rPr>
            </w:pPr>
          </w:p>
        </w:tc>
      </w:tr>
      <w:tr w:rsidR="001360DE" w:rsidRPr="00F4381F" w:rsidTr="00883649">
        <w:trPr>
          <w:trHeight w:val="1906"/>
        </w:trPr>
        <w:tc>
          <w:tcPr>
            <w:tcW w:w="709" w:type="dxa"/>
            <w:vMerge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- в поддержку выдвижения кандидата избирательным объединением </w:t>
            </w:r>
            <w:r>
              <w:rPr>
                <w:sz w:val="20"/>
              </w:rPr>
              <w:t>по  многомандатному</w:t>
            </w:r>
            <w:r w:rsidRPr="00EF05BD">
              <w:rPr>
                <w:sz w:val="20"/>
              </w:rPr>
              <w:t xml:space="preserve"> избирательному округу </w:t>
            </w: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EF05BD">
              <w:rPr>
                <w:sz w:val="20"/>
              </w:rPr>
              <w:t>.5,7 ст.37 ФЗ</w:t>
            </w:r>
          </w:p>
          <w:p w:rsidR="001360DE" w:rsidRPr="00EF05BD" w:rsidRDefault="001360DE" w:rsidP="00883649">
            <w:pPr>
              <w:suppressAutoHyphens/>
              <w:adjustRightInd w:val="0"/>
              <w:jc w:val="right"/>
              <w:rPr>
                <w:sz w:val="20"/>
              </w:rPr>
            </w:pPr>
            <w:r>
              <w:rPr>
                <w:sz w:val="20"/>
              </w:rPr>
              <w:t xml:space="preserve">п. «б» </w:t>
            </w:r>
            <w:r w:rsidRPr="00EF05BD">
              <w:rPr>
                <w:sz w:val="20"/>
              </w:rPr>
              <w:t>ч. 1 ст. 35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Со дня, следующего за днем представления в </w:t>
            </w:r>
            <w:r w:rsidR="0052034C">
              <w:rPr>
                <w:sz w:val="20"/>
              </w:rPr>
              <w:t>территориальную</w:t>
            </w:r>
            <w:r>
              <w:rPr>
                <w:sz w:val="20"/>
              </w:rPr>
              <w:t xml:space="preserve"> </w:t>
            </w:r>
            <w:r w:rsidRPr="00235576">
              <w:rPr>
                <w:sz w:val="20"/>
              </w:rPr>
              <w:t>избирательную комиссию</w:t>
            </w:r>
            <w:r>
              <w:rPr>
                <w:sz w:val="20"/>
              </w:rPr>
              <w:t>,</w:t>
            </w:r>
            <w:r w:rsidRPr="00EF05BD">
              <w:rPr>
                <w:sz w:val="20"/>
              </w:rPr>
              <w:t xml:space="preserve"> документов и сведений, указанных в частях</w:t>
            </w:r>
            <w:r>
              <w:rPr>
                <w:sz w:val="20"/>
              </w:rPr>
              <w:t xml:space="preserve"> </w:t>
            </w:r>
            <w:r w:rsidRPr="00EF05BD">
              <w:rPr>
                <w:sz w:val="20"/>
              </w:rPr>
              <w:t>1 и 2 статьи 32 ЗПК</w:t>
            </w:r>
          </w:p>
        </w:tc>
        <w:tc>
          <w:tcPr>
            <w:tcW w:w="2410" w:type="dxa"/>
            <w:vMerge/>
            <w:vAlign w:val="center"/>
          </w:tcPr>
          <w:p w:rsidR="001360DE" w:rsidRPr="00EF05BD" w:rsidRDefault="001360DE" w:rsidP="00883649">
            <w:pPr>
              <w:jc w:val="both"/>
              <w:rPr>
                <w:sz w:val="20"/>
              </w:rPr>
            </w:pPr>
          </w:p>
        </w:tc>
      </w:tr>
      <w:tr w:rsidR="001360DE" w:rsidRPr="00F4381F" w:rsidTr="00883649">
        <w:tc>
          <w:tcPr>
            <w:tcW w:w="709" w:type="dxa"/>
            <w:vAlign w:val="center"/>
          </w:tcPr>
          <w:p w:rsidR="001360DE" w:rsidRPr="00F4381F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402" w:type="dxa"/>
            <w:vAlign w:val="center"/>
          </w:tcPr>
          <w:p w:rsidR="001360DE" w:rsidRPr="00C41AD2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Представление в территориальную</w:t>
            </w:r>
            <w:r w:rsidRPr="00C41AD2">
              <w:rPr>
                <w:sz w:val="20"/>
              </w:rPr>
              <w:t xml:space="preserve"> избирательную комиссию документов для регистрации кандидата, выдвинутого по </w:t>
            </w:r>
            <w:r>
              <w:rPr>
                <w:sz w:val="20"/>
              </w:rPr>
              <w:t>многомандатному</w:t>
            </w:r>
            <w:r w:rsidRPr="00C41AD2">
              <w:rPr>
                <w:sz w:val="20"/>
              </w:rPr>
              <w:t xml:space="preserve"> избирательному округу</w:t>
            </w: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Pr="00C41AD2" w:rsidRDefault="001360DE" w:rsidP="00883649">
            <w:pPr>
              <w:suppressAutoHyphens/>
              <w:jc w:val="right"/>
              <w:rPr>
                <w:sz w:val="20"/>
              </w:rPr>
            </w:pPr>
            <w:r w:rsidRPr="00C41AD2">
              <w:rPr>
                <w:sz w:val="20"/>
              </w:rPr>
              <w:t xml:space="preserve">п. 1 ст. </w:t>
            </w:r>
            <w:r w:rsidRPr="005F2E17">
              <w:rPr>
                <w:color w:val="0D0D0D" w:themeColor="text1" w:themeTint="F2"/>
                <w:sz w:val="20"/>
              </w:rPr>
              <w:t>38</w:t>
            </w:r>
            <w:r w:rsidRPr="00C41AD2">
              <w:rPr>
                <w:sz w:val="20"/>
              </w:rPr>
              <w:t xml:space="preserve"> ФЗ</w:t>
            </w:r>
          </w:p>
          <w:p w:rsidR="001360DE" w:rsidRPr="00F4381F" w:rsidRDefault="001360DE" w:rsidP="00883649">
            <w:pPr>
              <w:suppressAutoHyphens/>
              <w:jc w:val="right"/>
              <w:rPr>
                <w:sz w:val="20"/>
              </w:rPr>
            </w:pPr>
            <w:r w:rsidRPr="00C41AD2">
              <w:rPr>
                <w:sz w:val="20"/>
              </w:rPr>
              <w:tab/>
            </w:r>
            <w:r w:rsidRPr="00C41AD2">
              <w:rPr>
                <w:sz w:val="20"/>
              </w:rPr>
              <w:tab/>
              <w:t>ч. 1 ст. 36 ЗПК</w:t>
            </w:r>
          </w:p>
        </w:tc>
        <w:tc>
          <w:tcPr>
            <w:tcW w:w="3260" w:type="dxa"/>
          </w:tcPr>
          <w:p w:rsidR="001360DE" w:rsidRPr="00C41AD2" w:rsidRDefault="001360DE" w:rsidP="00883649">
            <w:pPr>
              <w:suppressAutoHyphens/>
              <w:jc w:val="both"/>
              <w:rPr>
                <w:sz w:val="20"/>
              </w:rPr>
            </w:pPr>
            <w:r w:rsidRPr="00C41AD2">
              <w:rPr>
                <w:sz w:val="20"/>
              </w:rPr>
              <w:t>Не ранее чем за 65 дней и не позднее</w:t>
            </w:r>
            <w:r w:rsidR="00AB043B">
              <w:rPr>
                <w:sz w:val="20"/>
              </w:rPr>
              <w:t>,</w:t>
            </w:r>
            <w:r w:rsidRPr="00C41AD2">
              <w:rPr>
                <w:sz w:val="20"/>
              </w:rPr>
              <w:t xml:space="preserve"> чем за 45 дней до дня голосования (до 18 часов по местному времени),</w:t>
            </w:r>
          </w:p>
          <w:p w:rsidR="001360DE" w:rsidRPr="00F4381F" w:rsidRDefault="001360DE" w:rsidP="00883649">
            <w:pPr>
              <w:suppressAutoHyphens/>
              <w:jc w:val="both"/>
              <w:rPr>
                <w:sz w:val="20"/>
              </w:rPr>
            </w:pPr>
            <w:r w:rsidRPr="00C41AD2">
              <w:rPr>
                <w:sz w:val="20"/>
              </w:rPr>
              <w:t xml:space="preserve">т.е. </w:t>
            </w:r>
            <w:r w:rsidRPr="00844C8E">
              <w:rPr>
                <w:b/>
                <w:sz w:val="20"/>
              </w:rPr>
              <w:t xml:space="preserve">не ранее </w:t>
            </w:r>
            <w:r>
              <w:rPr>
                <w:b/>
                <w:sz w:val="20"/>
              </w:rPr>
              <w:t>15</w:t>
            </w:r>
            <w:r w:rsidRPr="00844C8E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07</w:t>
            </w:r>
            <w:r w:rsidRPr="00844C8E">
              <w:rPr>
                <w:b/>
                <w:sz w:val="20"/>
              </w:rPr>
              <w:t>.20</w:t>
            </w:r>
            <w:r>
              <w:rPr>
                <w:b/>
                <w:sz w:val="20"/>
              </w:rPr>
              <w:t>21</w:t>
            </w:r>
            <w:r w:rsidRPr="00844C8E">
              <w:rPr>
                <w:b/>
                <w:sz w:val="20"/>
              </w:rPr>
              <w:t xml:space="preserve"> и не позднее  18 часов 00 минут </w:t>
            </w:r>
            <w:r>
              <w:rPr>
                <w:b/>
                <w:sz w:val="20"/>
              </w:rPr>
              <w:t>04</w:t>
            </w:r>
            <w:r w:rsidRPr="00844C8E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08</w:t>
            </w:r>
            <w:r w:rsidRPr="00844C8E">
              <w:rPr>
                <w:b/>
                <w:sz w:val="20"/>
              </w:rPr>
              <w:t>.20</w:t>
            </w:r>
            <w:r>
              <w:rPr>
                <w:b/>
                <w:sz w:val="20"/>
              </w:rPr>
              <w:t>21</w:t>
            </w:r>
          </w:p>
        </w:tc>
        <w:tc>
          <w:tcPr>
            <w:tcW w:w="2410" w:type="dxa"/>
          </w:tcPr>
          <w:p w:rsidR="001360DE" w:rsidRPr="00F4381F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C41AD2">
              <w:rPr>
                <w:sz w:val="20"/>
              </w:rPr>
              <w:t xml:space="preserve">Кандидаты, выдвинутые </w:t>
            </w:r>
            <w:r>
              <w:rPr>
                <w:sz w:val="20"/>
              </w:rPr>
              <w:t>по многомандатному</w:t>
            </w:r>
            <w:r w:rsidRPr="00C41AD2">
              <w:rPr>
                <w:sz w:val="20"/>
              </w:rPr>
              <w:t xml:space="preserve"> избирательному округу</w:t>
            </w:r>
          </w:p>
        </w:tc>
      </w:tr>
      <w:tr w:rsidR="001360DE" w:rsidRPr="00F4381F" w:rsidTr="00883649">
        <w:tc>
          <w:tcPr>
            <w:tcW w:w="709" w:type="dxa"/>
            <w:vAlign w:val="center"/>
          </w:tcPr>
          <w:p w:rsidR="001360DE" w:rsidRPr="00DC2FCA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402" w:type="dxa"/>
          </w:tcPr>
          <w:p w:rsidR="001360DE" w:rsidRPr="00DC2FCA" w:rsidRDefault="001360DE" w:rsidP="00883649">
            <w:pPr>
              <w:suppressAutoHyphens/>
              <w:jc w:val="both"/>
              <w:rPr>
                <w:sz w:val="20"/>
              </w:rPr>
            </w:pPr>
            <w:r w:rsidRPr="00DC2FCA">
              <w:rPr>
                <w:sz w:val="20"/>
              </w:rPr>
              <w:t xml:space="preserve">Извещение кандидата при выявлении неполноты сведений о кандидатах, отсутствия каких-либо документов, представление которых в избирательную комиссию для уведомления о выдвижении кандидата (кандидатов) и их регистрации предусмотрено законом, или несоблюдения требований закона к оформлению документов </w:t>
            </w:r>
          </w:p>
          <w:p w:rsidR="001360DE" w:rsidRPr="00DC2FCA" w:rsidRDefault="001360DE" w:rsidP="00883649">
            <w:pPr>
              <w:suppressAutoHyphens/>
              <w:jc w:val="right"/>
              <w:rPr>
                <w:sz w:val="20"/>
              </w:rPr>
            </w:pPr>
            <w:r w:rsidRPr="00DC2FCA">
              <w:rPr>
                <w:sz w:val="20"/>
              </w:rPr>
              <w:t xml:space="preserve">п. 1.1 ст. 38 ФЗ </w:t>
            </w:r>
          </w:p>
          <w:p w:rsidR="001360DE" w:rsidRPr="00DC2FCA" w:rsidRDefault="001360DE" w:rsidP="00883649">
            <w:pPr>
              <w:suppressAutoHyphens/>
              <w:jc w:val="right"/>
              <w:rPr>
                <w:sz w:val="20"/>
              </w:rPr>
            </w:pPr>
            <w:r w:rsidRPr="00DC2FCA">
              <w:rPr>
                <w:sz w:val="20"/>
              </w:rPr>
              <w:t>ч. 12 ст. 37 ЗПК</w:t>
            </w:r>
          </w:p>
        </w:tc>
        <w:tc>
          <w:tcPr>
            <w:tcW w:w="3260" w:type="dxa"/>
          </w:tcPr>
          <w:p w:rsidR="001360DE" w:rsidRPr="00DC2FCA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DC2FCA">
              <w:rPr>
                <w:sz w:val="20"/>
              </w:rPr>
              <w:t>Не позднее</w:t>
            </w:r>
            <w:r>
              <w:rPr>
                <w:sz w:val="20"/>
              </w:rPr>
              <w:t>,</w:t>
            </w:r>
            <w:r w:rsidRPr="00DC2FCA">
              <w:rPr>
                <w:sz w:val="20"/>
              </w:rPr>
              <w:t xml:space="preserve"> чем за 3 дня до дня заседания избирательной комиссии, на котором должен рассматриваться вопрос о регистрации кандидата</w:t>
            </w:r>
          </w:p>
        </w:tc>
        <w:tc>
          <w:tcPr>
            <w:tcW w:w="2410" w:type="dxa"/>
          </w:tcPr>
          <w:p w:rsidR="001360DE" w:rsidRPr="00DC2FCA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402" w:type="dxa"/>
          </w:tcPr>
          <w:p w:rsidR="001360DE" w:rsidRPr="00DC2FCA" w:rsidRDefault="001360DE" w:rsidP="00662974">
            <w:pPr>
              <w:pStyle w:val="2"/>
              <w:suppressAutoHyphens/>
              <w:spacing w:line="240" w:lineRule="auto"/>
              <w:jc w:val="both"/>
            </w:pPr>
            <w:r w:rsidRPr="00662974">
              <w:rPr>
                <w:sz w:val="20"/>
              </w:rPr>
              <w:t>Реализация права на внесение уточнений и дополнений в документы, содержащие сведения о кандидате, права избирательного объединения на внесение</w:t>
            </w:r>
            <w:r w:rsidRPr="00DC2FCA">
              <w:t xml:space="preserve"> </w:t>
            </w:r>
            <w:r w:rsidRPr="00662974">
              <w:rPr>
                <w:sz w:val="20"/>
              </w:rPr>
              <w:t xml:space="preserve">уточнений и дополнений в документы, содержащие сведения о выдвинутом им кандидате, выдвинутых им кандидатов, в том числе в составе списка кандидатов, </w:t>
            </w:r>
            <w:r w:rsidRPr="00662974">
              <w:rPr>
                <w:spacing w:val="-4"/>
                <w:sz w:val="20"/>
              </w:rPr>
              <w:t>представления отсутствующей копии необходимого документа</w:t>
            </w:r>
          </w:p>
          <w:p w:rsidR="001360DE" w:rsidRPr="00DC2FCA" w:rsidRDefault="001360DE" w:rsidP="00883649">
            <w:pPr>
              <w:suppressAutoHyphens/>
              <w:jc w:val="right"/>
              <w:rPr>
                <w:sz w:val="20"/>
              </w:rPr>
            </w:pPr>
            <w:r w:rsidRPr="00DC2FCA">
              <w:rPr>
                <w:sz w:val="20"/>
              </w:rPr>
              <w:t>п. 1.1 ст. 38 ФЗ</w:t>
            </w: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  <w:r w:rsidRPr="00DC2FCA">
              <w:rPr>
                <w:sz w:val="20"/>
              </w:rPr>
              <w:t>ч. 12 ст. 37 ЗПК</w:t>
            </w:r>
          </w:p>
          <w:p w:rsidR="00644935" w:rsidRPr="00DC2FCA" w:rsidRDefault="00644935" w:rsidP="00644935">
            <w:pPr>
              <w:suppressAutoHyphens/>
              <w:jc w:val="right"/>
              <w:rPr>
                <w:sz w:val="20"/>
              </w:rPr>
            </w:pPr>
          </w:p>
        </w:tc>
        <w:tc>
          <w:tcPr>
            <w:tcW w:w="3260" w:type="dxa"/>
          </w:tcPr>
          <w:p w:rsidR="001360DE" w:rsidRPr="00DC2FCA" w:rsidRDefault="001360DE" w:rsidP="00883649">
            <w:pPr>
              <w:suppressAutoHyphens/>
              <w:jc w:val="both"/>
              <w:rPr>
                <w:sz w:val="20"/>
              </w:rPr>
            </w:pPr>
            <w:r w:rsidRPr="00DC2FCA">
              <w:rPr>
                <w:sz w:val="20"/>
              </w:rPr>
              <w:t>Не позднее</w:t>
            </w:r>
            <w:r>
              <w:rPr>
                <w:sz w:val="20"/>
              </w:rPr>
              <w:t>,</w:t>
            </w:r>
            <w:r w:rsidRPr="00DC2FCA">
              <w:rPr>
                <w:sz w:val="20"/>
              </w:rPr>
              <w:t xml:space="preserve"> чем за 1 день до дня заседания комиссии, на котором должен рассматриваться вопрос о регистрации кандидата</w:t>
            </w:r>
          </w:p>
          <w:p w:rsidR="001360DE" w:rsidRPr="00DC2FCA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DC2FCA" w:rsidRDefault="001360DE" w:rsidP="00883649">
            <w:pPr>
              <w:suppressAutoHyphens/>
              <w:jc w:val="both"/>
              <w:rPr>
                <w:sz w:val="20"/>
              </w:rPr>
            </w:pPr>
            <w:r w:rsidRPr="00DC2FCA">
              <w:rPr>
                <w:sz w:val="20"/>
              </w:rPr>
              <w:t>Кандидат</w:t>
            </w:r>
            <w:r>
              <w:rPr>
                <w:sz w:val="20"/>
              </w:rPr>
              <w:t>, избирательное объединение</w:t>
            </w:r>
          </w:p>
        </w:tc>
      </w:tr>
      <w:tr w:rsidR="001360DE" w:rsidRPr="00F4381F" w:rsidTr="00883649">
        <w:trPr>
          <w:trHeight w:val="1380"/>
        </w:trPr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25</w:t>
            </w:r>
          </w:p>
        </w:tc>
        <w:tc>
          <w:tcPr>
            <w:tcW w:w="3402" w:type="dxa"/>
          </w:tcPr>
          <w:p w:rsidR="001360DE" w:rsidRPr="00F67FFB" w:rsidRDefault="001360DE" w:rsidP="008836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 w:rsidRPr="00AA018D">
              <w:rPr>
                <w:sz w:val="20"/>
              </w:rPr>
              <w:t xml:space="preserve">Принятие </w:t>
            </w:r>
            <w:r w:rsidRPr="00AA018D">
              <w:rPr>
                <w:rFonts w:eastAsiaTheme="minorHAnsi"/>
                <w:sz w:val="20"/>
                <w:lang w:eastAsia="en-US"/>
              </w:rPr>
              <w:t>решения</w:t>
            </w:r>
            <w:r>
              <w:rPr>
                <w:rFonts w:eastAsiaTheme="minorHAnsi"/>
                <w:sz w:val="20"/>
                <w:lang w:eastAsia="en-US"/>
              </w:rPr>
              <w:t xml:space="preserve"> </w:t>
            </w:r>
            <w:r w:rsidRPr="00AA018D">
              <w:rPr>
                <w:rFonts w:eastAsiaTheme="minorHAnsi"/>
                <w:sz w:val="20"/>
                <w:lang w:eastAsia="en-US"/>
              </w:rPr>
              <w:t>о регистрации кандидата с указанием даты и времени регистрации либо мотивированного решения об отказе в регистрации</w:t>
            </w:r>
          </w:p>
        </w:tc>
        <w:tc>
          <w:tcPr>
            <w:tcW w:w="3260" w:type="dxa"/>
          </w:tcPr>
          <w:p w:rsidR="001360DE" w:rsidRPr="00AA018D" w:rsidRDefault="001360DE" w:rsidP="008836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 w:rsidRPr="00AA018D">
              <w:rPr>
                <w:sz w:val="20"/>
              </w:rPr>
              <w:t>В течение десяти дней со дня приема документов, необходимых для регистрации кандидата</w:t>
            </w:r>
          </w:p>
          <w:p w:rsidR="001360DE" w:rsidRPr="00AA018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</w:p>
          <w:p w:rsidR="001360DE" w:rsidRPr="00AA018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</w:p>
          <w:p w:rsidR="001360DE" w:rsidRPr="00AA018D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AA018D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1150"/>
        </w:trPr>
        <w:tc>
          <w:tcPr>
            <w:tcW w:w="709" w:type="dxa"/>
            <w:vAlign w:val="center"/>
          </w:tcPr>
          <w:p w:rsidR="001360DE" w:rsidRPr="00F01F89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402" w:type="dxa"/>
          </w:tcPr>
          <w:p w:rsidR="001360DE" w:rsidRPr="00931D82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931D82">
              <w:rPr>
                <w:sz w:val="20"/>
              </w:rPr>
              <w:t xml:space="preserve">Выдача кандидату, в случае отказа в регистрации, копии соответствующего решения с изложением оснований отказа </w:t>
            </w:r>
          </w:p>
          <w:p w:rsidR="001360DE" w:rsidRPr="00931D82" w:rsidRDefault="001360DE" w:rsidP="00883649">
            <w:pPr>
              <w:tabs>
                <w:tab w:val="left" w:pos="190"/>
              </w:tabs>
              <w:suppressAutoHyphens/>
              <w:jc w:val="right"/>
              <w:rPr>
                <w:sz w:val="20"/>
              </w:rPr>
            </w:pPr>
          </w:p>
        </w:tc>
        <w:tc>
          <w:tcPr>
            <w:tcW w:w="3260" w:type="dxa"/>
          </w:tcPr>
          <w:p w:rsidR="001360DE" w:rsidRPr="00931D82" w:rsidRDefault="001360DE" w:rsidP="00883649">
            <w:pPr>
              <w:suppressAutoHyphens/>
              <w:jc w:val="both"/>
              <w:rPr>
                <w:sz w:val="20"/>
              </w:rPr>
            </w:pPr>
            <w:r w:rsidRPr="00931D82">
              <w:rPr>
                <w:sz w:val="20"/>
              </w:rPr>
              <w:t>В течение одних суток с момента принятия решения об отказе в регистрации кандидата</w:t>
            </w:r>
          </w:p>
        </w:tc>
        <w:tc>
          <w:tcPr>
            <w:tcW w:w="2410" w:type="dxa"/>
          </w:tcPr>
          <w:p w:rsidR="001360DE" w:rsidRPr="00931D82" w:rsidRDefault="001360DE" w:rsidP="00883649"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c>
          <w:tcPr>
            <w:tcW w:w="709" w:type="dxa"/>
            <w:vAlign w:val="center"/>
          </w:tcPr>
          <w:p w:rsidR="001360DE" w:rsidRPr="00931D82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402" w:type="dxa"/>
          </w:tcPr>
          <w:p w:rsidR="001360DE" w:rsidRPr="00931D82" w:rsidRDefault="001360DE" w:rsidP="00883649">
            <w:pPr>
              <w:suppressAutoHyphens/>
              <w:jc w:val="both"/>
              <w:rPr>
                <w:sz w:val="20"/>
              </w:rPr>
            </w:pPr>
            <w:r w:rsidRPr="00931D82">
              <w:rPr>
                <w:sz w:val="20"/>
              </w:rPr>
              <w:t xml:space="preserve">Выдача зарегистрированным кандидатам удостоверений о регистрации </w:t>
            </w:r>
          </w:p>
          <w:p w:rsidR="001360DE" w:rsidRPr="00931D82" w:rsidRDefault="001360DE" w:rsidP="00883649">
            <w:pPr>
              <w:suppressAutoHyphens/>
              <w:jc w:val="right"/>
              <w:rPr>
                <w:sz w:val="20"/>
              </w:rPr>
            </w:pPr>
            <w:r w:rsidRPr="00931D82">
              <w:rPr>
                <w:sz w:val="20"/>
              </w:rPr>
              <w:t>ч. 8 ст. 37 ЗПК</w:t>
            </w:r>
          </w:p>
        </w:tc>
        <w:tc>
          <w:tcPr>
            <w:tcW w:w="3260" w:type="dxa"/>
          </w:tcPr>
          <w:p w:rsidR="001360DE" w:rsidRPr="00931D82" w:rsidRDefault="001360DE" w:rsidP="00883649">
            <w:pPr>
              <w:suppressAutoHyphens/>
              <w:jc w:val="both"/>
              <w:rPr>
                <w:sz w:val="20"/>
              </w:rPr>
            </w:pPr>
            <w:r w:rsidRPr="00931D82">
              <w:rPr>
                <w:sz w:val="20"/>
              </w:rPr>
              <w:t>После принятия решения о регистрации кандидата</w:t>
            </w:r>
          </w:p>
        </w:tc>
        <w:tc>
          <w:tcPr>
            <w:tcW w:w="2410" w:type="dxa"/>
          </w:tcPr>
          <w:p w:rsidR="001360DE" w:rsidRPr="00931D82" w:rsidRDefault="001360DE" w:rsidP="00883649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c>
          <w:tcPr>
            <w:tcW w:w="709" w:type="dxa"/>
            <w:vAlign w:val="center"/>
          </w:tcPr>
          <w:p w:rsidR="001360DE" w:rsidRPr="00F01F89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402" w:type="dxa"/>
          </w:tcPr>
          <w:p w:rsidR="001360DE" w:rsidRPr="00500621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500621">
              <w:rPr>
                <w:sz w:val="20"/>
              </w:rPr>
              <w:t>Передача в средства массовой информации сведений о кандидатах, зареги</w:t>
            </w:r>
            <w:r>
              <w:rPr>
                <w:sz w:val="20"/>
              </w:rPr>
              <w:t>стрированных п</w:t>
            </w:r>
            <w:r w:rsidR="009658B9">
              <w:rPr>
                <w:sz w:val="20"/>
              </w:rPr>
              <w:t>о многомандатному  избирательному</w:t>
            </w:r>
            <w:r>
              <w:rPr>
                <w:sz w:val="20"/>
              </w:rPr>
              <w:t xml:space="preserve"> округу</w:t>
            </w:r>
          </w:p>
          <w:p w:rsidR="001360DE" w:rsidRPr="00500621" w:rsidRDefault="001360DE" w:rsidP="00883649">
            <w:pPr>
              <w:suppressAutoHyphens/>
              <w:jc w:val="right"/>
              <w:rPr>
                <w:sz w:val="20"/>
              </w:rPr>
            </w:pPr>
            <w:r w:rsidRPr="00500621">
              <w:rPr>
                <w:sz w:val="20"/>
              </w:rPr>
              <w:t>ч. 10 ст. 37 ЗПК</w:t>
            </w:r>
          </w:p>
        </w:tc>
        <w:tc>
          <w:tcPr>
            <w:tcW w:w="3260" w:type="dxa"/>
          </w:tcPr>
          <w:p w:rsidR="001360DE" w:rsidRPr="00F01F89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F01F89">
              <w:rPr>
                <w:sz w:val="20"/>
              </w:rPr>
              <w:t>В течение 48 часов после регистрации кандидата</w:t>
            </w:r>
          </w:p>
          <w:p w:rsidR="001360DE" w:rsidRPr="00F01F89" w:rsidRDefault="001360DE" w:rsidP="00883649">
            <w:pPr>
              <w:pStyle w:val="a8"/>
              <w:suppressAutoHyphens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D74340" w:rsidRDefault="001360DE" w:rsidP="00883649">
            <w:pPr>
              <w:autoSpaceDE w:val="0"/>
              <w:autoSpaceDN w:val="0"/>
              <w:adjustRightInd w:val="0"/>
              <w:jc w:val="both"/>
              <w:rPr>
                <w:color w:val="00B0F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c>
          <w:tcPr>
            <w:tcW w:w="709" w:type="dxa"/>
            <w:vAlign w:val="center"/>
          </w:tcPr>
          <w:p w:rsidR="001360DE" w:rsidRPr="00F01F89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402" w:type="dxa"/>
          </w:tcPr>
          <w:p w:rsidR="001360DE" w:rsidRPr="00500621" w:rsidRDefault="009658B9" w:rsidP="00883649">
            <w:pPr>
              <w:suppressAutoHyphens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Размещение на стенде в помещении избирательной комиссии</w:t>
            </w:r>
            <w:r w:rsidR="001360DE" w:rsidRPr="00500621">
              <w:rPr>
                <w:sz w:val="20"/>
              </w:rPr>
              <w:t xml:space="preserve"> информации о</w:t>
            </w:r>
            <w:r w:rsidR="001360DE">
              <w:rPr>
                <w:sz w:val="20"/>
              </w:rPr>
              <w:t xml:space="preserve"> зарегистрированных кандидатах </w:t>
            </w:r>
            <w:r w:rsidR="001360DE" w:rsidRPr="00500621">
              <w:rPr>
                <w:sz w:val="20"/>
              </w:rPr>
              <w:t>с указанием сведений, предусмотренных частями 3-5 статьи 63 ЗПК, а также информации об отмене, аннулировании регистрации канди</w:t>
            </w:r>
            <w:r w:rsidR="001360DE">
              <w:rPr>
                <w:sz w:val="20"/>
              </w:rPr>
              <w:t>датов</w:t>
            </w:r>
          </w:p>
          <w:p w:rsidR="001360DE" w:rsidRPr="00500621" w:rsidRDefault="001360DE" w:rsidP="00883649">
            <w:pPr>
              <w:suppressAutoHyphens/>
              <w:jc w:val="right"/>
              <w:rPr>
                <w:sz w:val="20"/>
              </w:rPr>
            </w:pPr>
            <w:r w:rsidRPr="00500621">
              <w:rPr>
                <w:sz w:val="20"/>
              </w:rPr>
              <w:t xml:space="preserve">     ч. 10 ст. 37 ЗПК</w:t>
            </w:r>
          </w:p>
        </w:tc>
        <w:tc>
          <w:tcPr>
            <w:tcW w:w="3260" w:type="dxa"/>
          </w:tcPr>
          <w:p w:rsidR="001360DE" w:rsidRPr="00F01F89" w:rsidRDefault="001360DE" w:rsidP="00883649">
            <w:pPr>
              <w:suppressAutoHyphens/>
              <w:adjustRightInd w:val="0"/>
              <w:jc w:val="both"/>
              <w:rPr>
                <w:b/>
                <w:sz w:val="20"/>
              </w:rPr>
            </w:pPr>
            <w:r w:rsidRPr="00F01F89">
              <w:rPr>
                <w:sz w:val="20"/>
              </w:rPr>
              <w:t>Не позднее</w:t>
            </w:r>
            <w:r>
              <w:rPr>
                <w:sz w:val="20"/>
              </w:rPr>
              <w:t>,</w:t>
            </w:r>
            <w:r w:rsidRPr="00F01F89">
              <w:rPr>
                <w:sz w:val="20"/>
              </w:rPr>
              <w:t xml:space="preserve"> чем за 15 дней до дня голосования, т.е. </w:t>
            </w:r>
            <w:r w:rsidRPr="00F01F89">
              <w:rPr>
                <w:b/>
                <w:sz w:val="20"/>
              </w:rPr>
              <w:t>не позднее 03.09.2021</w:t>
            </w:r>
          </w:p>
          <w:p w:rsidR="001360DE" w:rsidRPr="00F01F89" w:rsidRDefault="001360DE" w:rsidP="00883649">
            <w:pPr>
              <w:suppressAutoHyphens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D74340" w:rsidRDefault="001360DE" w:rsidP="00883649">
            <w:pPr>
              <w:autoSpaceDE w:val="0"/>
              <w:autoSpaceDN w:val="0"/>
              <w:adjustRightInd w:val="0"/>
              <w:jc w:val="both"/>
              <w:rPr>
                <w:color w:val="00B0F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c>
          <w:tcPr>
            <w:tcW w:w="9781" w:type="dxa"/>
            <w:gridSpan w:val="4"/>
            <w:vAlign w:val="center"/>
          </w:tcPr>
          <w:p w:rsidR="001360DE" w:rsidRDefault="001360DE" w:rsidP="00883649">
            <w:pPr>
              <w:suppressAutoHyphens/>
              <w:adjustRightInd w:val="0"/>
              <w:jc w:val="both"/>
              <w:rPr>
                <w:b/>
                <w:sz w:val="20"/>
              </w:rPr>
            </w:pPr>
          </w:p>
          <w:p w:rsidR="001360DE" w:rsidRDefault="001360DE" w:rsidP="00883649">
            <w:pPr>
              <w:suppressAutoHyphens/>
              <w:adjustRightInd w:val="0"/>
              <w:jc w:val="center"/>
              <w:rPr>
                <w:b/>
                <w:sz w:val="20"/>
              </w:rPr>
            </w:pPr>
            <w:r w:rsidRPr="005D63DB">
              <w:rPr>
                <w:b/>
                <w:sz w:val="20"/>
              </w:rPr>
              <w:t>СТАТУС КАНДИДАТА</w:t>
            </w:r>
          </w:p>
          <w:p w:rsidR="001360DE" w:rsidRPr="005D63DB" w:rsidRDefault="001360DE" w:rsidP="00883649">
            <w:pPr>
              <w:suppressAutoHyphens/>
              <w:adjustRightInd w:val="0"/>
              <w:jc w:val="center"/>
              <w:rPr>
                <w:b/>
                <w:sz w:val="20"/>
              </w:rPr>
            </w:pPr>
          </w:p>
        </w:tc>
      </w:tr>
      <w:tr w:rsidR="001360DE" w:rsidRPr="00F4381F" w:rsidTr="00883649">
        <w:trPr>
          <w:trHeight w:val="1395"/>
        </w:trPr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Право назначить уполномоченн</w:t>
            </w:r>
            <w:r>
              <w:rPr>
                <w:sz w:val="20"/>
              </w:rPr>
              <w:t>ых</w:t>
            </w:r>
            <w:r w:rsidRPr="00EF05BD">
              <w:rPr>
                <w:sz w:val="20"/>
              </w:rPr>
              <w:t xml:space="preserve"> представител</w:t>
            </w:r>
            <w:r>
              <w:rPr>
                <w:sz w:val="20"/>
              </w:rPr>
              <w:t>ей</w:t>
            </w:r>
            <w:r w:rsidRPr="00EF05BD">
              <w:rPr>
                <w:sz w:val="20"/>
              </w:rPr>
              <w:t xml:space="preserve"> по финансовым вопросам 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 xml:space="preserve">п. 2 ст. 39, п. 3 ст. 58 ФЗ 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2 ст. 57 ЗПК</w:t>
            </w:r>
          </w:p>
        </w:tc>
        <w:tc>
          <w:tcPr>
            <w:tcW w:w="3260" w:type="dxa"/>
          </w:tcPr>
          <w:p w:rsidR="001360DE" w:rsidRPr="0082437A" w:rsidRDefault="001360DE" w:rsidP="00883649">
            <w:pPr>
              <w:pStyle w:val="2"/>
              <w:suppressAutoHyphens/>
              <w:jc w:val="both"/>
              <w:rPr>
                <w:sz w:val="20"/>
              </w:rPr>
            </w:pPr>
            <w:r w:rsidRPr="0082437A">
              <w:rPr>
                <w:sz w:val="20"/>
              </w:rPr>
              <w:t>С момента выдвижения</w:t>
            </w:r>
          </w:p>
        </w:tc>
        <w:tc>
          <w:tcPr>
            <w:tcW w:w="2410" w:type="dxa"/>
          </w:tcPr>
          <w:p w:rsidR="001360DE" w:rsidRPr="00DB6A0A" w:rsidRDefault="001360DE" w:rsidP="00DB6A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 w:rsidRPr="007A7A81">
              <w:rPr>
                <w:sz w:val="20"/>
              </w:rPr>
              <w:t xml:space="preserve">Кандидат, выдвинутый </w:t>
            </w:r>
            <w:r>
              <w:rPr>
                <w:rFonts w:eastAsiaTheme="minorHAnsi"/>
                <w:sz w:val="20"/>
                <w:lang w:eastAsia="en-US"/>
              </w:rPr>
              <w:t>по многомандатному избирательному</w:t>
            </w:r>
            <w:r w:rsidR="00DB6A0A">
              <w:rPr>
                <w:rFonts w:eastAsiaTheme="minorHAnsi"/>
                <w:sz w:val="20"/>
                <w:lang w:eastAsia="en-US"/>
              </w:rPr>
              <w:t xml:space="preserve"> </w:t>
            </w:r>
            <w:r w:rsidRPr="007A7A81">
              <w:rPr>
                <w:sz w:val="20"/>
              </w:rPr>
              <w:t>округу</w:t>
            </w:r>
          </w:p>
        </w:tc>
      </w:tr>
      <w:tr w:rsidR="001360DE" w:rsidRPr="00F4381F" w:rsidTr="00883649"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402" w:type="dxa"/>
          </w:tcPr>
          <w:p w:rsidR="001360DE" w:rsidRPr="00617FF8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617FF8">
              <w:rPr>
                <w:sz w:val="20"/>
              </w:rPr>
              <w:t xml:space="preserve">Регистрация уполномоченного </w:t>
            </w:r>
            <w:r w:rsidRPr="00CF4618">
              <w:rPr>
                <w:sz w:val="20"/>
              </w:rPr>
              <w:t>представителя кандидата</w:t>
            </w:r>
          </w:p>
          <w:p w:rsidR="001360DE" w:rsidRPr="00617FF8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Pr="00617FF8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Pr="00617FF8" w:rsidRDefault="001360DE" w:rsidP="00883649">
            <w:pPr>
              <w:suppressAutoHyphens/>
              <w:jc w:val="right"/>
              <w:rPr>
                <w:sz w:val="20"/>
              </w:rPr>
            </w:pPr>
            <w:r w:rsidRPr="00617FF8">
              <w:rPr>
                <w:sz w:val="20"/>
              </w:rPr>
              <w:t>п. 3 ст. 58 ФЗ</w:t>
            </w:r>
          </w:p>
          <w:p w:rsidR="001360DE" w:rsidRPr="00617FF8" w:rsidRDefault="001360DE" w:rsidP="00883649">
            <w:pPr>
              <w:suppressAutoHyphens/>
              <w:jc w:val="right"/>
              <w:rPr>
                <w:sz w:val="20"/>
              </w:rPr>
            </w:pPr>
            <w:r w:rsidRPr="00617FF8">
              <w:rPr>
                <w:sz w:val="20"/>
              </w:rPr>
              <w:t>ч. 2 ст.57 ЗПК</w:t>
            </w:r>
          </w:p>
        </w:tc>
        <w:tc>
          <w:tcPr>
            <w:tcW w:w="3260" w:type="dxa"/>
          </w:tcPr>
          <w:p w:rsidR="001360DE" w:rsidRPr="00200A3E" w:rsidRDefault="001360DE" w:rsidP="00662974">
            <w:pPr>
              <w:pStyle w:val="2"/>
              <w:suppressAutoHyphens/>
              <w:spacing w:line="240" w:lineRule="auto"/>
              <w:jc w:val="both"/>
            </w:pPr>
            <w:r w:rsidRPr="00662974">
              <w:rPr>
                <w:sz w:val="20"/>
              </w:rPr>
              <w:t>На основании письменного заявления кандидата  о назначении уполномоченного представителя по финансовым вопросам, письменного согласия гражданина быть уполномоченным представителем кандидата по</w:t>
            </w:r>
            <w:r w:rsidRPr="00200A3E">
              <w:t xml:space="preserve"> </w:t>
            </w:r>
            <w:r w:rsidRPr="00662974">
              <w:rPr>
                <w:sz w:val="20"/>
              </w:rPr>
              <w:t>финансовым вопросам, доверенности, а также при предъявлении паспорта или документа, заменяющего паспорт гражданина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Представление в избирательную комиссию заверенной копии приказа (распоряжения) об освобождении от выполнения должностных или служебных обязанностей</w:t>
            </w: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 2 ст. 40 ФЗ</w:t>
            </w:r>
          </w:p>
          <w:p w:rsidR="001360DE" w:rsidRPr="00EF05BD" w:rsidRDefault="001360DE" w:rsidP="00883649">
            <w:pPr>
              <w:tabs>
                <w:tab w:val="right" w:pos="4332"/>
              </w:tabs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2 ст. 39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lastRenderedPageBreak/>
              <w:t xml:space="preserve">Не позднее чем через </w:t>
            </w:r>
            <w:r>
              <w:rPr>
                <w:sz w:val="20"/>
              </w:rPr>
              <w:t>5</w:t>
            </w:r>
            <w:r w:rsidRPr="00EF05BD">
              <w:rPr>
                <w:sz w:val="20"/>
              </w:rPr>
              <w:t xml:space="preserve"> дней со дня регистрации</w:t>
            </w:r>
          </w:p>
        </w:tc>
        <w:tc>
          <w:tcPr>
            <w:tcW w:w="2410" w:type="dxa"/>
          </w:tcPr>
          <w:p w:rsidR="009658B9" w:rsidRDefault="001360DE" w:rsidP="00883649">
            <w:pPr>
              <w:suppressAutoHyphens/>
              <w:jc w:val="both"/>
              <w:rPr>
                <w:i/>
                <w:sz w:val="18"/>
                <w:szCs w:val="18"/>
              </w:rPr>
            </w:pPr>
            <w:r w:rsidRPr="00382416">
              <w:rPr>
                <w:sz w:val="18"/>
                <w:szCs w:val="18"/>
              </w:rPr>
              <w:t xml:space="preserve">Зарегистрированные кандидаты, находящиеся на государственной или муниципальной службе либо работающие в организациях, осуществляющих выпуск средств массовой информации </w:t>
            </w:r>
            <w:r w:rsidRPr="00382416">
              <w:rPr>
                <w:i/>
                <w:sz w:val="18"/>
                <w:szCs w:val="18"/>
              </w:rPr>
              <w:t>(При числе избирателей в избирательном округе не более пяти тысяч избирателей зарегистрированные кандидаты, находящиеся на государственной службе,</w:t>
            </w:r>
          </w:p>
          <w:p w:rsidR="009658B9" w:rsidRDefault="009658B9" w:rsidP="00883649">
            <w:pPr>
              <w:suppressAutoHyphens/>
              <w:jc w:val="both"/>
              <w:rPr>
                <w:i/>
                <w:sz w:val="18"/>
                <w:szCs w:val="18"/>
              </w:rPr>
            </w:pPr>
          </w:p>
          <w:p w:rsidR="001360DE" w:rsidRPr="00382416" w:rsidRDefault="001360DE" w:rsidP="00883649">
            <w:pPr>
              <w:suppressAutoHyphens/>
              <w:jc w:val="both"/>
              <w:rPr>
                <w:b/>
                <w:bCs/>
                <w:sz w:val="18"/>
                <w:szCs w:val="18"/>
              </w:rPr>
            </w:pPr>
            <w:r w:rsidRPr="00382416">
              <w:rPr>
                <w:i/>
                <w:sz w:val="18"/>
                <w:szCs w:val="18"/>
              </w:rPr>
              <w:lastRenderedPageBreak/>
              <w:t>на время их участия в выборах могут не освобождаться от выполнения должностных или служебных обязанностей)</w:t>
            </w:r>
          </w:p>
        </w:tc>
      </w:tr>
      <w:tr w:rsidR="001360DE" w:rsidRPr="00F4381F" w:rsidTr="00883649">
        <w:trPr>
          <w:trHeight w:val="2525"/>
        </w:trPr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33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Назначение доверенных лиц  кандидат</w:t>
            </w:r>
            <w:r>
              <w:rPr>
                <w:sz w:val="20"/>
              </w:rPr>
              <w:t>а</w:t>
            </w:r>
            <w:r w:rsidRPr="00EF05BD">
              <w:rPr>
                <w:sz w:val="20"/>
              </w:rPr>
              <w:t>, выдвинут</w:t>
            </w:r>
            <w:r>
              <w:rPr>
                <w:sz w:val="20"/>
              </w:rPr>
              <w:t xml:space="preserve">ого по </w:t>
            </w:r>
            <w:r w:rsidRPr="00EF05BD">
              <w:rPr>
                <w:sz w:val="20"/>
              </w:rPr>
              <w:t>многома</w:t>
            </w:r>
            <w:r>
              <w:rPr>
                <w:sz w:val="20"/>
              </w:rPr>
              <w:t xml:space="preserve">ндатному избирательному округу, </w:t>
            </w:r>
            <w:r w:rsidRPr="00EF05BD">
              <w:rPr>
                <w:sz w:val="20"/>
              </w:rPr>
              <w:t xml:space="preserve"> избирательн</w:t>
            </w:r>
            <w:r>
              <w:rPr>
                <w:sz w:val="20"/>
              </w:rPr>
              <w:t>ого</w:t>
            </w:r>
            <w:r w:rsidRPr="00EF05BD">
              <w:rPr>
                <w:sz w:val="20"/>
              </w:rPr>
              <w:t xml:space="preserve"> объединени</w:t>
            </w:r>
            <w:r>
              <w:rPr>
                <w:sz w:val="20"/>
              </w:rPr>
              <w:t>я</w:t>
            </w:r>
            <w:r w:rsidRPr="00EF05BD">
              <w:rPr>
                <w:sz w:val="20"/>
              </w:rPr>
              <w:t>, выдвинувш</w:t>
            </w:r>
            <w:r>
              <w:rPr>
                <w:sz w:val="20"/>
              </w:rPr>
              <w:t>его</w:t>
            </w:r>
            <w:r w:rsidRPr="00EF05BD">
              <w:rPr>
                <w:sz w:val="20"/>
              </w:rPr>
              <w:t xml:space="preserve"> кан</w:t>
            </w:r>
            <w:r w:rsidR="00A53CC9">
              <w:rPr>
                <w:sz w:val="20"/>
              </w:rPr>
              <w:t>дидатов</w:t>
            </w:r>
            <w:r>
              <w:rPr>
                <w:sz w:val="20"/>
              </w:rPr>
              <w:t xml:space="preserve"> по многомандатному</w:t>
            </w:r>
            <w:r w:rsidRPr="00EF05BD">
              <w:rPr>
                <w:sz w:val="20"/>
              </w:rPr>
              <w:t xml:space="preserve"> избирательном</w:t>
            </w:r>
            <w:r>
              <w:rPr>
                <w:sz w:val="20"/>
              </w:rPr>
              <w:t xml:space="preserve">у округу (до 10 доверенных лиц) 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rPr>
                <w:sz w:val="20"/>
              </w:rPr>
            </w:pPr>
            <w:r w:rsidRPr="00EF05BD">
              <w:rPr>
                <w:sz w:val="20"/>
              </w:rPr>
              <w:t>После выдвижения кандидата, списка кандидатов</w:t>
            </w:r>
          </w:p>
        </w:tc>
        <w:tc>
          <w:tcPr>
            <w:tcW w:w="2410" w:type="dxa"/>
          </w:tcPr>
          <w:p w:rsidR="001360DE" w:rsidRPr="00A16EFD" w:rsidRDefault="001360DE" w:rsidP="008836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 w:rsidRPr="00347A3B">
              <w:rPr>
                <w:sz w:val="20"/>
              </w:rPr>
              <w:t>Ка</w:t>
            </w:r>
            <w:r>
              <w:rPr>
                <w:sz w:val="20"/>
              </w:rPr>
              <w:t>ндидаты, выдвинутые по многомандатному</w:t>
            </w:r>
            <w:r w:rsidRPr="00347A3B">
              <w:rPr>
                <w:sz w:val="20"/>
              </w:rPr>
              <w:t xml:space="preserve"> избирательному округу</w:t>
            </w:r>
            <w:r>
              <w:rPr>
                <w:sz w:val="20"/>
              </w:rPr>
              <w:t xml:space="preserve">, </w:t>
            </w:r>
            <w:r w:rsidRPr="00A16EFD">
              <w:rPr>
                <w:rFonts w:eastAsiaTheme="minorHAnsi"/>
                <w:sz w:val="20"/>
                <w:lang w:eastAsia="en-US"/>
              </w:rPr>
              <w:t>избирательн</w:t>
            </w:r>
            <w:r>
              <w:rPr>
                <w:rFonts w:eastAsiaTheme="minorHAnsi"/>
                <w:sz w:val="20"/>
                <w:lang w:eastAsia="en-US"/>
              </w:rPr>
              <w:t>ые</w:t>
            </w:r>
            <w:r w:rsidRPr="00A16EFD">
              <w:rPr>
                <w:rFonts w:eastAsiaTheme="minorHAnsi"/>
                <w:sz w:val="20"/>
                <w:lang w:eastAsia="en-US"/>
              </w:rPr>
              <w:t xml:space="preserve"> объединени</w:t>
            </w:r>
            <w:r>
              <w:rPr>
                <w:rFonts w:eastAsiaTheme="minorHAnsi"/>
                <w:sz w:val="20"/>
                <w:lang w:eastAsia="en-US"/>
              </w:rPr>
              <w:t>я</w:t>
            </w:r>
            <w:r w:rsidRPr="00A16EFD">
              <w:rPr>
                <w:rFonts w:eastAsiaTheme="minorHAnsi"/>
                <w:sz w:val="20"/>
                <w:lang w:eastAsia="en-US"/>
              </w:rPr>
              <w:t>, выдвинувш</w:t>
            </w:r>
            <w:r>
              <w:rPr>
                <w:rFonts w:eastAsiaTheme="minorHAnsi"/>
                <w:sz w:val="20"/>
                <w:lang w:eastAsia="en-US"/>
              </w:rPr>
              <w:t>ие</w:t>
            </w:r>
            <w:r w:rsidRPr="00A16EFD">
              <w:rPr>
                <w:rFonts w:eastAsiaTheme="minorHAnsi"/>
                <w:sz w:val="20"/>
                <w:lang w:eastAsia="en-US"/>
              </w:rPr>
              <w:t xml:space="preserve"> кан</w:t>
            </w:r>
            <w:r w:rsidR="00DB6A0A">
              <w:rPr>
                <w:rFonts w:eastAsiaTheme="minorHAnsi"/>
                <w:sz w:val="20"/>
                <w:lang w:eastAsia="en-US"/>
              </w:rPr>
              <w:t>дидатов</w:t>
            </w:r>
            <w:r>
              <w:rPr>
                <w:rFonts w:eastAsiaTheme="minorHAnsi"/>
                <w:sz w:val="20"/>
                <w:lang w:eastAsia="en-US"/>
              </w:rPr>
              <w:t xml:space="preserve"> по многомандатному </w:t>
            </w:r>
            <w:r w:rsidRPr="00A16EFD">
              <w:rPr>
                <w:rFonts w:eastAsiaTheme="minorHAnsi"/>
                <w:sz w:val="20"/>
                <w:lang w:eastAsia="en-US"/>
              </w:rPr>
              <w:t>избирательному округу</w:t>
            </w:r>
            <w:r>
              <w:rPr>
                <w:rFonts w:eastAsiaTheme="minorHAnsi"/>
                <w:sz w:val="20"/>
                <w:lang w:eastAsia="en-US"/>
              </w:rPr>
              <w:t>,</w:t>
            </w:r>
          </w:p>
          <w:p w:rsidR="001360DE" w:rsidRPr="00347A3B" w:rsidRDefault="001360DE" w:rsidP="00883649">
            <w:pPr>
              <w:suppressAutoHyphens/>
              <w:jc w:val="both"/>
              <w:rPr>
                <w:sz w:val="20"/>
              </w:rPr>
            </w:pPr>
            <w:r w:rsidRPr="00A16EFD">
              <w:rPr>
                <w:sz w:val="20"/>
              </w:rPr>
              <w:t>вправе назначить до 10 доверенных лиц</w:t>
            </w:r>
          </w:p>
        </w:tc>
      </w:tr>
      <w:tr w:rsidR="001360DE" w:rsidRPr="00F4381F" w:rsidTr="00883649"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402" w:type="dxa"/>
          </w:tcPr>
          <w:p w:rsidR="001360DE" w:rsidRPr="00BD46D8" w:rsidRDefault="001360DE" w:rsidP="00883649">
            <w:pPr>
              <w:suppressAutoHyphens/>
              <w:jc w:val="both"/>
              <w:rPr>
                <w:sz w:val="20"/>
              </w:rPr>
            </w:pPr>
            <w:r w:rsidRPr="00BD46D8">
              <w:rPr>
                <w:sz w:val="20"/>
              </w:rPr>
              <w:t>Регистрация доверенных лиц кандидатов, избирательных объединений</w:t>
            </w:r>
          </w:p>
          <w:p w:rsidR="001360DE" w:rsidRDefault="001360DE" w:rsidP="00883649">
            <w:pPr>
              <w:suppressAutoHyphens/>
              <w:rPr>
                <w:sz w:val="20"/>
              </w:rPr>
            </w:pPr>
          </w:p>
          <w:p w:rsidR="001360DE" w:rsidRDefault="001360DE" w:rsidP="00883649">
            <w:pPr>
              <w:suppressAutoHyphens/>
              <w:rPr>
                <w:sz w:val="20"/>
              </w:rPr>
            </w:pPr>
          </w:p>
          <w:p w:rsidR="001360DE" w:rsidRDefault="001360DE" w:rsidP="00883649">
            <w:pPr>
              <w:suppressAutoHyphens/>
              <w:rPr>
                <w:sz w:val="20"/>
              </w:rPr>
            </w:pPr>
          </w:p>
          <w:p w:rsidR="001360DE" w:rsidRPr="00BD46D8" w:rsidRDefault="001360DE" w:rsidP="00883649">
            <w:pPr>
              <w:suppressAutoHyphens/>
              <w:rPr>
                <w:sz w:val="20"/>
              </w:rPr>
            </w:pPr>
          </w:p>
          <w:p w:rsidR="001360DE" w:rsidRPr="00BD46D8" w:rsidRDefault="001360DE" w:rsidP="00883649">
            <w:pPr>
              <w:suppressAutoHyphens/>
              <w:jc w:val="right"/>
              <w:rPr>
                <w:sz w:val="20"/>
              </w:rPr>
            </w:pPr>
            <w:r w:rsidRPr="00BD46D8">
              <w:rPr>
                <w:sz w:val="20"/>
              </w:rPr>
              <w:t>п. 1 ст. 43 ФЗ</w:t>
            </w:r>
          </w:p>
          <w:p w:rsidR="001360DE" w:rsidRPr="00BD46D8" w:rsidRDefault="001360DE" w:rsidP="00883649">
            <w:pPr>
              <w:suppressAutoHyphens/>
              <w:jc w:val="right"/>
              <w:rPr>
                <w:sz w:val="20"/>
              </w:rPr>
            </w:pPr>
            <w:r w:rsidRPr="00BD46D8">
              <w:rPr>
                <w:sz w:val="20"/>
              </w:rPr>
              <w:t>ч. 1, 3 ст. 41 ЗПК</w:t>
            </w:r>
          </w:p>
        </w:tc>
        <w:tc>
          <w:tcPr>
            <w:tcW w:w="3260" w:type="dxa"/>
          </w:tcPr>
          <w:p w:rsidR="001360DE" w:rsidRPr="00662974" w:rsidRDefault="001360DE" w:rsidP="00662974">
            <w:pPr>
              <w:pStyle w:val="2"/>
              <w:suppressAutoHyphens/>
              <w:spacing w:line="240" w:lineRule="auto"/>
              <w:jc w:val="both"/>
              <w:rPr>
                <w:sz w:val="20"/>
              </w:rPr>
            </w:pPr>
            <w:r w:rsidRPr="00662974">
              <w:rPr>
                <w:sz w:val="20"/>
              </w:rPr>
              <w:t>В течение  5 (пяти) дней со дня поступления письменного заявления кандидата (представления избирательного объединения) о назначении доверенных лиц вместе с заявлениями самих граждан о согласии быть доверенными лицами</w:t>
            </w:r>
          </w:p>
        </w:tc>
        <w:tc>
          <w:tcPr>
            <w:tcW w:w="2410" w:type="dxa"/>
          </w:tcPr>
          <w:p w:rsidR="001360DE" w:rsidRPr="004F6C50" w:rsidRDefault="001360DE" w:rsidP="00883649">
            <w:pPr>
              <w:rPr>
                <w:color w:val="000000"/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31"/>
        </w:trPr>
        <w:tc>
          <w:tcPr>
            <w:tcW w:w="709" w:type="dxa"/>
            <w:vMerge w:val="restart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402" w:type="dxa"/>
            <w:vMerge w:val="restart"/>
          </w:tcPr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Представление в </w:t>
            </w:r>
            <w:r>
              <w:rPr>
                <w:sz w:val="20"/>
              </w:rPr>
              <w:t xml:space="preserve">соответствующую </w:t>
            </w:r>
            <w:r w:rsidRPr="00EF05BD">
              <w:rPr>
                <w:sz w:val="20"/>
              </w:rPr>
              <w:t>избирательную комиссию</w:t>
            </w:r>
            <w:r>
              <w:rPr>
                <w:sz w:val="20"/>
              </w:rPr>
              <w:t xml:space="preserve"> </w:t>
            </w:r>
            <w:r w:rsidRPr="00EF05BD">
              <w:rPr>
                <w:sz w:val="20"/>
              </w:rPr>
              <w:t>списка назначенных наблюдателей</w:t>
            </w:r>
          </w:p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  <w:r>
              <w:rPr>
                <w:sz w:val="20"/>
              </w:rPr>
              <w:t>п. 7.1 ст. 30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6.1 ст. 23 ЗПК</w:t>
            </w:r>
          </w:p>
        </w:tc>
        <w:tc>
          <w:tcPr>
            <w:tcW w:w="3260" w:type="dxa"/>
            <w:vMerge w:val="restart"/>
          </w:tcPr>
          <w:p w:rsidR="001360DE" w:rsidRPr="00662974" w:rsidRDefault="001360DE" w:rsidP="00662974">
            <w:pPr>
              <w:pStyle w:val="2"/>
              <w:suppressAutoHyphens/>
              <w:spacing w:line="240" w:lineRule="auto"/>
              <w:jc w:val="both"/>
              <w:rPr>
                <w:sz w:val="20"/>
              </w:rPr>
            </w:pPr>
            <w:r w:rsidRPr="00662974">
              <w:rPr>
                <w:sz w:val="20"/>
              </w:rPr>
              <w:t>Не позднее</w:t>
            </w:r>
            <w:r w:rsidR="009B1C68">
              <w:rPr>
                <w:sz w:val="20"/>
              </w:rPr>
              <w:t>,</w:t>
            </w:r>
            <w:r w:rsidRPr="00662974">
              <w:rPr>
                <w:sz w:val="20"/>
              </w:rPr>
              <w:t xml:space="preserve"> ч</w:t>
            </w:r>
            <w:r w:rsidR="009B1C68">
              <w:rPr>
                <w:sz w:val="20"/>
              </w:rPr>
              <w:t>ем за 3 дня до первого дня голосования</w:t>
            </w:r>
            <w:r w:rsidRPr="00662974">
              <w:rPr>
                <w:sz w:val="20"/>
              </w:rPr>
              <w:t xml:space="preserve"> (досрочного голосования) </w:t>
            </w:r>
            <w:r w:rsidRPr="00662974">
              <w:rPr>
                <w:b/>
                <w:sz w:val="20"/>
              </w:rPr>
              <w:t>т.е.</w:t>
            </w:r>
            <w:r w:rsidR="00DB6A0A">
              <w:rPr>
                <w:b/>
                <w:sz w:val="20"/>
              </w:rPr>
              <w:t xml:space="preserve"> </w:t>
            </w:r>
            <w:r w:rsidR="009B1C68">
              <w:rPr>
                <w:b/>
                <w:sz w:val="20"/>
              </w:rPr>
              <w:t xml:space="preserve">не позднее </w:t>
            </w:r>
            <w:r w:rsidRPr="00662974">
              <w:rPr>
                <w:b/>
                <w:sz w:val="20"/>
              </w:rPr>
              <w:t>13.09.2021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Политическая партия</w:t>
            </w:r>
          </w:p>
        </w:tc>
      </w:tr>
      <w:tr w:rsidR="001360DE" w:rsidRPr="00F4381F" w:rsidTr="00883649">
        <w:trPr>
          <w:trHeight w:val="329"/>
        </w:trPr>
        <w:tc>
          <w:tcPr>
            <w:tcW w:w="709" w:type="dxa"/>
            <w:vMerge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3402" w:type="dxa"/>
            <w:vMerge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  <w:tc>
          <w:tcPr>
            <w:tcW w:w="3260" w:type="dxa"/>
            <w:vMerge/>
          </w:tcPr>
          <w:p w:rsidR="001360DE" w:rsidRPr="00FC087D" w:rsidRDefault="001360DE" w:rsidP="00883649">
            <w:pPr>
              <w:pStyle w:val="2"/>
              <w:suppressAutoHyphens/>
              <w:jc w:val="both"/>
            </w:pPr>
          </w:p>
        </w:tc>
        <w:tc>
          <w:tcPr>
            <w:tcW w:w="2410" w:type="dxa"/>
          </w:tcPr>
          <w:p w:rsidR="001360DE" w:rsidRDefault="001360DE" w:rsidP="00883649">
            <w:pPr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FE55C4">
              <w:rPr>
                <w:sz w:val="20"/>
              </w:rPr>
              <w:t>арегистрированный кандидат</w:t>
            </w:r>
          </w:p>
        </w:tc>
      </w:tr>
      <w:tr w:rsidR="001360DE" w:rsidRPr="00F4381F" w:rsidTr="00883649">
        <w:trPr>
          <w:trHeight w:val="329"/>
        </w:trPr>
        <w:tc>
          <w:tcPr>
            <w:tcW w:w="709" w:type="dxa"/>
            <w:vMerge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3402" w:type="dxa"/>
            <w:vMerge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  <w:tc>
          <w:tcPr>
            <w:tcW w:w="3260" w:type="dxa"/>
            <w:vMerge/>
          </w:tcPr>
          <w:p w:rsidR="001360DE" w:rsidRPr="00FC087D" w:rsidRDefault="001360DE" w:rsidP="00883649">
            <w:pPr>
              <w:pStyle w:val="2"/>
              <w:suppressAutoHyphens/>
              <w:jc w:val="both"/>
            </w:pPr>
          </w:p>
        </w:tc>
        <w:tc>
          <w:tcPr>
            <w:tcW w:w="2410" w:type="dxa"/>
          </w:tcPr>
          <w:p w:rsidR="001360DE" w:rsidRPr="00347A3B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347A3B">
              <w:rPr>
                <w:sz w:val="20"/>
              </w:rPr>
              <w:t>Субъект общественного контроля, назначившие наблюдателей в участковые избирательные комиссии</w:t>
            </w:r>
          </w:p>
        </w:tc>
      </w:tr>
      <w:tr w:rsidR="001360DE" w:rsidRPr="00F4381F" w:rsidTr="00883649"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Представление направления в избирательную комиссию, в к</w:t>
            </w:r>
            <w:r>
              <w:rPr>
                <w:sz w:val="20"/>
              </w:rPr>
              <w:t>оторую был назначен наблюдатель</w:t>
            </w: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  <w:r>
              <w:rPr>
                <w:sz w:val="20"/>
              </w:rPr>
              <w:t>п. 8 ст. 30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7 ст. 23 ЗПК</w:t>
            </w:r>
          </w:p>
        </w:tc>
        <w:tc>
          <w:tcPr>
            <w:tcW w:w="3260" w:type="dxa"/>
          </w:tcPr>
          <w:p w:rsidR="001360DE" w:rsidRPr="00662974" w:rsidRDefault="001360DE" w:rsidP="00662974">
            <w:pPr>
              <w:pStyle w:val="2"/>
              <w:suppressAutoHyphens/>
              <w:spacing w:line="240" w:lineRule="auto"/>
              <w:jc w:val="both"/>
              <w:rPr>
                <w:sz w:val="20"/>
              </w:rPr>
            </w:pPr>
            <w:r w:rsidRPr="00662974">
              <w:rPr>
                <w:sz w:val="20"/>
              </w:rPr>
              <w:t>В день, предшествующий дню голосования (досрочного голосования), либо непосредственно в день голосования (досрочного голосования)</w:t>
            </w:r>
          </w:p>
        </w:tc>
        <w:tc>
          <w:tcPr>
            <w:tcW w:w="2410" w:type="dxa"/>
          </w:tcPr>
          <w:p w:rsidR="001360DE" w:rsidRPr="00347A3B" w:rsidRDefault="001360DE" w:rsidP="00883649">
            <w:pPr>
              <w:jc w:val="both"/>
              <w:rPr>
                <w:color w:val="000000"/>
                <w:sz w:val="20"/>
              </w:rPr>
            </w:pPr>
            <w:r w:rsidRPr="00347A3B">
              <w:rPr>
                <w:sz w:val="20"/>
              </w:rPr>
              <w:t xml:space="preserve">Наблюдатель, назначенный зарегистрированным кандидатом, избирательным объединением, выдвинувшим зарегистрированного кандидата, зарегистрированных кандидатов, </w:t>
            </w:r>
            <w:r w:rsidRPr="00347A3B">
              <w:rPr>
                <w:bCs/>
                <w:sz w:val="20"/>
              </w:rPr>
              <w:t>субъектом общественного контроля</w:t>
            </w:r>
          </w:p>
        </w:tc>
      </w:tr>
      <w:tr w:rsidR="001360DE" w:rsidRPr="00F4381F" w:rsidTr="00883649">
        <w:trPr>
          <w:trHeight w:val="1168"/>
        </w:trPr>
        <w:tc>
          <w:tcPr>
            <w:tcW w:w="709" w:type="dxa"/>
            <w:vMerge w:val="restart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Назначение одного члена с правом совещательного голоса в избирательную комиссию, в которую представлены документы для регистрации кандидата</w:t>
            </w:r>
          </w:p>
        </w:tc>
        <w:tc>
          <w:tcPr>
            <w:tcW w:w="3260" w:type="dxa"/>
          </w:tcPr>
          <w:p w:rsidR="001360DE" w:rsidRPr="00662974" w:rsidRDefault="001360DE" w:rsidP="00662974">
            <w:pPr>
              <w:pStyle w:val="2"/>
              <w:suppressAutoHyphens/>
              <w:spacing w:line="240" w:lineRule="auto"/>
              <w:jc w:val="both"/>
              <w:rPr>
                <w:sz w:val="20"/>
              </w:rPr>
            </w:pPr>
            <w:r w:rsidRPr="00662974">
              <w:rPr>
                <w:sz w:val="20"/>
              </w:rPr>
              <w:t>Со дня представления документов для регистрации кандидата, списка кандидатов</w:t>
            </w:r>
          </w:p>
        </w:tc>
        <w:tc>
          <w:tcPr>
            <w:tcW w:w="2410" w:type="dxa"/>
          </w:tcPr>
          <w:p w:rsidR="001360DE" w:rsidRPr="00617FF8" w:rsidRDefault="001360DE" w:rsidP="00883649">
            <w:pPr>
              <w:suppressAutoHyphens/>
              <w:jc w:val="both"/>
              <w:rPr>
                <w:sz w:val="20"/>
              </w:rPr>
            </w:pPr>
            <w:r w:rsidRPr="00347A3B">
              <w:rPr>
                <w:sz w:val="20"/>
              </w:rPr>
              <w:t>Кандидат, избирательное объединение, выдвинувшее список кандидатов</w:t>
            </w:r>
          </w:p>
        </w:tc>
      </w:tr>
      <w:tr w:rsidR="001360DE" w:rsidRPr="00F4381F" w:rsidTr="00883649">
        <w:trPr>
          <w:trHeight w:val="1152"/>
        </w:trPr>
        <w:tc>
          <w:tcPr>
            <w:tcW w:w="709" w:type="dxa"/>
            <w:vMerge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Назначение по одному члену с правом совещательного голоса в каждую нижестоящую избирательную комиссию</w:t>
            </w:r>
          </w:p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п.20 ст.29 ФЗ</w:t>
            </w:r>
          </w:p>
        </w:tc>
        <w:tc>
          <w:tcPr>
            <w:tcW w:w="3260" w:type="dxa"/>
          </w:tcPr>
          <w:p w:rsidR="001360DE" w:rsidRPr="00662974" w:rsidRDefault="001360DE" w:rsidP="00662974">
            <w:pPr>
              <w:pStyle w:val="2"/>
              <w:suppressAutoHyphens/>
              <w:spacing w:line="240" w:lineRule="auto"/>
              <w:jc w:val="both"/>
              <w:rPr>
                <w:sz w:val="20"/>
              </w:rPr>
            </w:pPr>
            <w:r w:rsidRPr="00662974">
              <w:rPr>
                <w:sz w:val="20"/>
              </w:rPr>
              <w:t>Со дня регистрации кандидата, списка кандидатов</w:t>
            </w:r>
          </w:p>
        </w:tc>
        <w:tc>
          <w:tcPr>
            <w:tcW w:w="2410" w:type="dxa"/>
          </w:tcPr>
          <w:p w:rsidR="001360DE" w:rsidRPr="00347A3B" w:rsidRDefault="001360DE" w:rsidP="00883649">
            <w:pPr>
              <w:suppressAutoHyphens/>
              <w:jc w:val="both"/>
              <w:rPr>
                <w:sz w:val="20"/>
              </w:rPr>
            </w:pPr>
            <w:r w:rsidRPr="00347A3B">
              <w:rPr>
                <w:sz w:val="20"/>
              </w:rPr>
              <w:t>Зарегистрированный кандидат</w:t>
            </w:r>
            <w:r>
              <w:rPr>
                <w:sz w:val="20"/>
              </w:rPr>
              <w:t xml:space="preserve">, </w:t>
            </w:r>
            <w:r w:rsidRPr="009E5573">
              <w:rPr>
                <w:sz w:val="20"/>
              </w:rPr>
              <w:t>избирательное объединение</w:t>
            </w:r>
            <w:r>
              <w:rPr>
                <w:sz w:val="20"/>
              </w:rPr>
              <w:t>,</w:t>
            </w:r>
            <w:r w:rsidRPr="009E5573">
              <w:rPr>
                <w:sz w:val="20"/>
              </w:rPr>
              <w:t xml:space="preserve"> выдвинувшее</w:t>
            </w:r>
            <w:r>
              <w:rPr>
                <w:sz w:val="20"/>
              </w:rPr>
              <w:t xml:space="preserve"> зарегистрированный список </w:t>
            </w:r>
            <w:r w:rsidRPr="009E5573">
              <w:rPr>
                <w:sz w:val="20"/>
              </w:rPr>
              <w:t>кандидат</w:t>
            </w:r>
            <w:r>
              <w:rPr>
                <w:sz w:val="20"/>
              </w:rPr>
              <w:t>ов</w:t>
            </w:r>
          </w:p>
        </w:tc>
      </w:tr>
      <w:tr w:rsidR="001360DE" w:rsidRPr="00F4381F" w:rsidTr="00883649">
        <w:trPr>
          <w:trHeight w:val="1152"/>
        </w:trPr>
        <w:tc>
          <w:tcPr>
            <w:tcW w:w="709" w:type="dxa"/>
            <w:vAlign w:val="center"/>
          </w:tcPr>
          <w:p w:rsidR="001360DE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402" w:type="dxa"/>
          </w:tcPr>
          <w:p w:rsidR="001360DE" w:rsidRDefault="001360DE" w:rsidP="0082437A">
            <w:pPr>
              <w:suppressAutoHyphens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Назначение одного члена вышестоящей избирательной комиссии с правом совещательного голоса (по отношению к избирательной комиссии, зарегистрировавшей кандидата)</w:t>
            </w: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8C7C25" w:rsidRDefault="001360DE" w:rsidP="00883649">
            <w:pPr>
              <w:suppressAutoHyphens/>
              <w:jc w:val="right"/>
              <w:rPr>
                <w:sz w:val="20"/>
              </w:rPr>
            </w:pPr>
            <w:r w:rsidRPr="00012491">
              <w:rPr>
                <w:sz w:val="20"/>
              </w:rPr>
              <w:t>п.20 ст.29 ФЗ</w:t>
            </w:r>
          </w:p>
          <w:p w:rsidR="001360DE" w:rsidRPr="00D73B10" w:rsidRDefault="001360DE" w:rsidP="00883649">
            <w:pPr>
              <w:suppressAutoHyphens/>
              <w:jc w:val="right"/>
              <w:rPr>
                <w:sz w:val="20"/>
              </w:rPr>
            </w:pPr>
            <w:r w:rsidRPr="00012491">
              <w:rPr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1360DE" w:rsidRPr="00DE6546" w:rsidRDefault="001360DE" w:rsidP="00883649">
            <w:pPr>
              <w:suppressAutoHyphens/>
              <w:adjustRightInd w:val="0"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После регистрации кандидата, списка кандидатов</w:t>
            </w:r>
          </w:p>
          <w:p w:rsidR="001360DE" w:rsidRPr="0014085A" w:rsidRDefault="001360DE" w:rsidP="00883649">
            <w:pPr>
              <w:pStyle w:val="2"/>
              <w:suppressAutoHyphens/>
              <w:jc w:val="both"/>
            </w:pPr>
          </w:p>
        </w:tc>
        <w:tc>
          <w:tcPr>
            <w:tcW w:w="2410" w:type="dxa"/>
          </w:tcPr>
          <w:p w:rsidR="001360DE" w:rsidRPr="00012491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Избирательное объединение, выдвинувш</w:t>
            </w:r>
            <w:r w:rsidR="007006BC">
              <w:rPr>
                <w:sz w:val="20"/>
              </w:rPr>
              <w:t>ее</w:t>
            </w:r>
            <w:r>
              <w:rPr>
                <w:sz w:val="20"/>
              </w:rPr>
              <w:t xml:space="preserve"> </w:t>
            </w:r>
            <w:r w:rsidRPr="00981B24">
              <w:rPr>
                <w:sz w:val="20"/>
              </w:rPr>
              <w:t xml:space="preserve">зарегистрированных </w:t>
            </w:r>
            <w:r w:rsidR="007006BC">
              <w:rPr>
                <w:sz w:val="20"/>
              </w:rPr>
              <w:t>кандидатов</w:t>
            </w:r>
            <w:r>
              <w:rPr>
                <w:sz w:val="20"/>
              </w:rPr>
              <w:t xml:space="preserve"> по  многомандатному избирательному округу</w:t>
            </w:r>
          </w:p>
        </w:tc>
      </w:tr>
      <w:tr w:rsidR="001360DE" w:rsidRPr="00F4381F" w:rsidTr="00883649">
        <w:tc>
          <w:tcPr>
            <w:tcW w:w="709" w:type="dxa"/>
            <w:vAlign w:val="center"/>
          </w:tcPr>
          <w:p w:rsidR="001360DE" w:rsidRPr="00F4381F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39</w:t>
            </w:r>
          </w:p>
        </w:tc>
        <w:tc>
          <w:tcPr>
            <w:tcW w:w="3402" w:type="dxa"/>
          </w:tcPr>
          <w:p w:rsidR="001360DE" w:rsidRPr="000235EC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0235EC">
              <w:rPr>
                <w:sz w:val="20"/>
              </w:rPr>
              <w:t>Реализация права кандидата</w:t>
            </w:r>
            <w:r>
              <w:rPr>
                <w:sz w:val="20"/>
              </w:rPr>
              <w:t xml:space="preserve"> </w:t>
            </w:r>
            <w:r w:rsidRPr="000235EC">
              <w:rPr>
                <w:sz w:val="20"/>
              </w:rPr>
              <w:t>на снятие своей кандидатуры</w:t>
            </w:r>
          </w:p>
          <w:p w:rsidR="001360DE" w:rsidRPr="000235EC" w:rsidRDefault="001360DE" w:rsidP="00883649">
            <w:pPr>
              <w:suppressAutoHyphens/>
              <w:jc w:val="right"/>
              <w:rPr>
                <w:sz w:val="20"/>
              </w:rPr>
            </w:pPr>
            <w:r w:rsidRPr="000235EC">
              <w:rPr>
                <w:sz w:val="20"/>
              </w:rPr>
              <w:t>п. 30 ст. 38, п. 3 ст. 63.1 ФЗ</w:t>
            </w:r>
          </w:p>
          <w:p w:rsidR="001360DE" w:rsidRPr="000235EC" w:rsidRDefault="001360DE" w:rsidP="00883649">
            <w:pPr>
              <w:suppressAutoHyphens/>
              <w:jc w:val="right"/>
              <w:rPr>
                <w:sz w:val="20"/>
              </w:rPr>
            </w:pPr>
            <w:r w:rsidRPr="000235EC">
              <w:rPr>
                <w:sz w:val="20"/>
              </w:rPr>
              <w:t>ч. 1 ст. 42, ч. 3 ст. 64.1 ЗПК</w:t>
            </w:r>
          </w:p>
        </w:tc>
        <w:tc>
          <w:tcPr>
            <w:tcW w:w="3260" w:type="dxa"/>
          </w:tcPr>
          <w:p w:rsidR="001360DE" w:rsidRPr="000235EC" w:rsidRDefault="001360DE" w:rsidP="00883649">
            <w:pPr>
              <w:suppressAutoHyphens/>
              <w:jc w:val="both"/>
              <w:rPr>
                <w:sz w:val="20"/>
              </w:rPr>
            </w:pPr>
            <w:r w:rsidRPr="000235EC">
              <w:rPr>
                <w:sz w:val="20"/>
              </w:rPr>
              <w:t>Не позднее</w:t>
            </w:r>
            <w:r w:rsidR="0082437A">
              <w:rPr>
                <w:sz w:val="20"/>
              </w:rPr>
              <w:t>,</w:t>
            </w:r>
            <w:r w:rsidRPr="000235EC">
              <w:rPr>
                <w:sz w:val="20"/>
              </w:rPr>
              <w:t xml:space="preserve"> че</w:t>
            </w:r>
            <w:r w:rsidR="008A3BDB">
              <w:rPr>
                <w:sz w:val="20"/>
              </w:rPr>
              <w:t xml:space="preserve">м за 5 дней до </w:t>
            </w:r>
            <w:r w:rsidRPr="000235EC">
              <w:rPr>
                <w:sz w:val="20"/>
              </w:rPr>
              <w:t>первого дня</w:t>
            </w:r>
            <w:r w:rsidR="008A3BDB">
              <w:rPr>
                <w:sz w:val="20"/>
              </w:rPr>
              <w:t xml:space="preserve"> голосования</w:t>
            </w:r>
            <w:r w:rsidRPr="000235EC">
              <w:rPr>
                <w:sz w:val="20"/>
              </w:rPr>
              <w:t xml:space="preserve">, </w:t>
            </w:r>
            <w:r w:rsidR="008A3BDB">
              <w:rPr>
                <w:b/>
                <w:sz w:val="20"/>
              </w:rPr>
              <w:t xml:space="preserve">т.е. не позднее </w:t>
            </w:r>
            <w:r w:rsidRPr="000235EC">
              <w:rPr>
                <w:b/>
                <w:sz w:val="20"/>
              </w:rPr>
              <w:t>11.09.2021</w:t>
            </w:r>
            <w:r w:rsidRPr="000235EC">
              <w:rPr>
                <w:sz w:val="20"/>
              </w:rPr>
              <w:t>, а при наличии вынуждающих к тому обстоятельств не позднее</w:t>
            </w:r>
            <w:r w:rsidR="008A3BDB">
              <w:rPr>
                <w:sz w:val="20"/>
              </w:rPr>
              <w:t>,</w:t>
            </w:r>
            <w:r w:rsidRPr="000235EC">
              <w:rPr>
                <w:sz w:val="20"/>
              </w:rPr>
              <w:t xml:space="preserve"> че</w:t>
            </w:r>
            <w:r w:rsidR="008A3BDB">
              <w:rPr>
                <w:sz w:val="20"/>
              </w:rPr>
              <w:t>м за 1 день до первого дня голосования</w:t>
            </w:r>
            <w:r w:rsidRPr="000235EC">
              <w:rPr>
                <w:sz w:val="20"/>
              </w:rPr>
              <w:t xml:space="preserve">, т.е. </w:t>
            </w:r>
            <w:r w:rsidR="008A3BDB">
              <w:rPr>
                <w:b/>
                <w:sz w:val="20"/>
              </w:rPr>
              <w:t xml:space="preserve">не позднее </w:t>
            </w:r>
            <w:r w:rsidRPr="000235EC">
              <w:rPr>
                <w:b/>
                <w:sz w:val="20"/>
              </w:rPr>
              <w:t>15.09.2021</w:t>
            </w:r>
          </w:p>
        </w:tc>
        <w:tc>
          <w:tcPr>
            <w:tcW w:w="2410" w:type="dxa"/>
          </w:tcPr>
          <w:p w:rsidR="001360DE" w:rsidRPr="000235EC" w:rsidRDefault="001360DE" w:rsidP="00883649">
            <w:pPr>
              <w:suppressAutoHyphens/>
              <w:jc w:val="both"/>
              <w:rPr>
                <w:sz w:val="20"/>
              </w:rPr>
            </w:pPr>
            <w:r w:rsidRPr="000235EC">
              <w:rPr>
                <w:sz w:val="20"/>
              </w:rPr>
              <w:t>Зарегистрированные кандидаты,</w:t>
            </w:r>
            <w:r>
              <w:rPr>
                <w:rFonts w:eastAsiaTheme="minorHAnsi"/>
                <w:sz w:val="20"/>
                <w:lang w:eastAsia="en-US"/>
              </w:rPr>
              <w:t xml:space="preserve"> выдвинутые по  многомандатному</w:t>
            </w:r>
            <w:r w:rsidRPr="000235EC">
              <w:rPr>
                <w:rFonts w:eastAsiaTheme="minorHAnsi"/>
                <w:sz w:val="20"/>
                <w:lang w:eastAsia="en-US"/>
              </w:rPr>
              <w:t xml:space="preserve"> избирательному округу</w:t>
            </w:r>
          </w:p>
        </w:tc>
      </w:tr>
      <w:tr w:rsidR="001360DE" w:rsidRPr="00F4381F" w:rsidTr="00883649">
        <w:trPr>
          <w:trHeight w:val="1311"/>
        </w:trPr>
        <w:tc>
          <w:tcPr>
            <w:tcW w:w="709" w:type="dxa"/>
            <w:vAlign w:val="center"/>
          </w:tcPr>
          <w:p w:rsidR="001360DE" w:rsidRPr="00F4381F" w:rsidRDefault="001360DE" w:rsidP="00883649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402" w:type="dxa"/>
          </w:tcPr>
          <w:p w:rsidR="001360DE" w:rsidRPr="000235EC" w:rsidRDefault="001360DE" w:rsidP="00662974">
            <w:pPr>
              <w:pStyle w:val="a5"/>
              <w:suppressAutoHyphens/>
              <w:spacing w:line="240" w:lineRule="auto"/>
              <w:ind w:firstLine="0"/>
              <w:rPr>
                <w:sz w:val="20"/>
              </w:rPr>
            </w:pPr>
            <w:r w:rsidRPr="000235EC">
              <w:rPr>
                <w:sz w:val="20"/>
              </w:rPr>
              <w:t>Реализация прав</w:t>
            </w:r>
            <w:r>
              <w:rPr>
                <w:sz w:val="20"/>
              </w:rPr>
              <w:t>а избирательного объединения на</w:t>
            </w:r>
            <w:r w:rsidRPr="000235EC">
              <w:rPr>
                <w:sz w:val="20"/>
              </w:rPr>
              <w:t xml:space="preserve"> отзыв кандидата</w:t>
            </w:r>
            <w:r>
              <w:rPr>
                <w:sz w:val="20"/>
              </w:rPr>
              <w:t xml:space="preserve"> выдвинутого по многомандатному</w:t>
            </w:r>
            <w:r w:rsidRPr="000235EC">
              <w:rPr>
                <w:sz w:val="20"/>
              </w:rPr>
              <w:t xml:space="preserve">  избирательному округу</w:t>
            </w:r>
          </w:p>
        </w:tc>
        <w:tc>
          <w:tcPr>
            <w:tcW w:w="3260" w:type="dxa"/>
          </w:tcPr>
          <w:p w:rsidR="001360DE" w:rsidRPr="000235EC" w:rsidRDefault="007006BC" w:rsidP="00883649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</w:t>
            </w:r>
            <w:r w:rsidR="001360DE" w:rsidRPr="000235EC">
              <w:rPr>
                <w:sz w:val="20"/>
              </w:rPr>
              <w:t>е позднее</w:t>
            </w:r>
            <w:r w:rsidR="008A3BDB">
              <w:rPr>
                <w:sz w:val="20"/>
              </w:rPr>
              <w:t>, чем за 5 дней до  первого дня</w:t>
            </w:r>
            <w:r w:rsidR="001360DE" w:rsidRPr="000235EC">
              <w:rPr>
                <w:sz w:val="20"/>
              </w:rPr>
              <w:t xml:space="preserve"> голосования, </w:t>
            </w:r>
            <w:r w:rsidR="008A3BDB">
              <w:rPr>
                <w:b/>
                <w:sz w:val="20"/>
              </w:rPr>
              <w:t xml:space="preserve">т.е. не позднее </w:t>
            </w:r>
            <w:r w:rsidR="001360DE" w:rsidRPr="000235EC">
              <w:rPr>
                <w:b/>
                <w:sz w:val="20"/>
              </w:rPr>
              <w:t>11.09.2021</w:t>
            </w:r>
          </w:p>
        </w:tc>
        <w:tc>
          <w:tcPr>
            <w:tcW w:w="2410" w:type="dxa"/>
          </w:tcPr>
          <w:p w:rsidR="001360DE" w:rsidRPr="000235EC" w:rsidRDefault="001360DE" w:rsidP="008836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 w:rsidRPr="000235EC">
              <w:rPr>
                <w:sz w:val="20"/>
              </w:rPr>
              <w:t>Избирательное объединение</w:t>
            </w:r>
            <w:r w:rsidRPr="000235EC">
              <w:rPr>
                <w:rFonts w:eastAsiaTheme="minorHAnsi"/>
                <w:sz w:val="20"/>
                <w:lang w:eastAsia="en-US"/>
              </w:rPr>
              <w:t xml:space="preserve"> в порядке и по основаниям, которые предусмотрены его уставом</w:t>
            </w:r>
          </w:p>
          <w:p w:rsidR="001360DE" w:rsidRPr="000235EC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</w:tr>
    </w:tbl>
    <w:p w:rsidR="001360DE" w:rsidRPr="00F4381F" w:rsidRDefault="001360DE" w:rsidP="001360DE">
      <w:pPr>
        <w:jc w:val="center"/>
        <w:rPr>
          <w:b/>
          <w:bCs/>
          <w:sz w:val="20"/>
        </w:rPr>
      </w:pPr>
    </w:p>
    <w:p w:rsidR="001360DE" w:rsidRDefault="001360DE" w:rsidP="001360DE">
      <w:pPr>
        <w:pStyle w:val="3"/>
      </w:pPr>
      <w:r w:rsidRPr="00F4381F">
        <w:t>ПРЕДВЫБОРНАЯ АГИТАЦИЯ</w:t>
      </w:r>
    </w:p>
    <w:p w:rsidR="001360DE" w:rsidRPr="00581E3E" w:rsidRDefault="001360DE" w:rsidP="001360DE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402"/>
        <w:gridCol w:w="3260"/>
        <w:gridCol w:w="2410"/>
      </w:tblGrid>
      <w:tr w:rsidR="001360DE" w:rsidRPr="00F4381F" w:rsidTr="00883649">
        <w:trPr>
          <w:trHeight w:val="246"/>
        </w:trPr>
        <w:tc>
          <w:tcPr>
            <w:tcW w:w="709" w:type="dxa"/>
            <w:vMerge w:val="restart"/>
            <w:vAlign w:val="center"/>
          </w:tcPr>
          <w:p w:rsidR="001360DE" w:rsidRPr="00F4381F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402" w:type="dxa"/>
          </w:tcPr>
          <w:p w:rsidR="001360DE" w:rsidRPr="00F4381F" w:rsidRDefault="001360DE" w:rsidP="00883649">
            <w:pPr>
              <w:jc w:val="both"/>
              <w:rPr>
                <w:sz w:val="20"/>
              </w:rPr>
            </w:pPr>
            <w:r w:rsidRPr="00F4381F">
              <w:rPr>
                <w:sz w:val="20"/>
              </w:rPr>
              <w:t>Агитационный период</w:t>
            </w:r>
            <w:r>
              <w:rPr>
                <w:sz w:val="20"/>
              </w:rPr>
              <w:t>:</w:t>
            </w:r>
          </w:p>
        </w:tc>
        <w:tc>
          <w:tcPr>
            <w:tcW w:w="3260" w:type="dxa"/>
          </w:tcPr>
          <w:p w:rsidR="001360DE" w:rsidRPr="006E6986" w:rsidRDefault="001360DE" w:rsidP="00883649">
            <w:pPr>
              <w:suppressAutoHyphens/>
              <w:jc w:val="both"/>
              <w:rPr>
                <w:bCs/>
                <w:sz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1360DE" w:rsidRPr="00F4381F" w:rsidRDefault="001360DE" w:rsidP="00883649">
            <w:pPr>
              <w:suppressAutoHyphens/>
              <w:jc w:val="both"/>
              <w:rPr>
                <w:sz w:val="20"/>
              </w:rPr>
            </w:pPr>
            <w:r w:rsidRPr="006E6986">
              <w:rPr>
                <w:sz w:val="20"/>
              </w:rPr>
              <w:t>Кандидаты, избирательные объединения</w:t>
            </w:r>
          </w:p>
        </w:tc>
      </w:tr>
      <w:tr w:rsidR="001360DE" w:rsidRPr="00F4381F" w:rsidTr="00883649">
        <w:trPr>
          <w:trHeight w:val="724"/>
        </w:trPr>
        <w:tc>
          <w:tcPr>
            <w:tcW w:w="709" w:type="dxa"/>
            <w:vMerge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1360DE" w:rsidRPr="00461A75" w:rsidRDefault="001360DE" w:rsidP="00662974">
            <w:pPr>
              <w:pStyle w:val="a5"/>
              <w:suppressAutoHyphens/>
              <w:ind w:firstLine="0"/>
              <w:rPr>
                <w:sz w:val="20"/>
              </w:rPr>
            </w:pPr>
            <w:r w:rsidRPr="00461A75">
              <w:rPr>
                <w:sz w:val="20"/>
              </w:rPr>
              <w:t>Для избирательного объединения</w:t>
            </w:r>
          </w:p>
          <w:p w:rsidR="001360DE" w:rsidRPr="00461A75" w:rsidRDefault="001360DE" w:rsidP="00883649">
            <w:pPr>
              <w:pStyle w:val="a5"/>
              <w:suppressAutoHyphens/>
              <w:rPr>
                <w:sz w:val="20"/>
              </w:rPr>
            </w:pPr>
          </w:p>
          <w:p w:rsidR="001360DE" w:rsidRPr="00461A75" w:rsidRDefault="001360DE" w:rsidP="00883649">
            <w:pPr>
              <w:pStyle w:val="a5"/>
              <w:suppressAutoHyphens/>
              <w:rPr>
                <w:sz w:val="20"/>
              </w:rPr>
            </w:pPr>
          </w:p>
        </w:tc>
        <w:tc>
          <w:tcPr>
            <w:tcW w:w="3260" w:type="dxa"/>
          </w:tcPr>
          <w:p w:rsidR="001360DE" w:rsidRPr="00F4381F" w:rsidRDefault="001360DE" w:rsidP="00883649">
            <w:pPr>
              <w:suppressAutoHyphens/>
              <w:jc w:val="both"/>
              <w:rPr>
                <w:sz w:val="20"/>
              </w:rPr>
            </w:pPr>
            <w:r w:rsidRPr="006E6986">
              <w:rPr>
                <w:sz w:val="20"/>
              </w:rPr>
              <w:t>Со дня принятия им</w:t>
            </w:r>
            <w:r w:rsidR="0008269B">
              <w:rPr>
                <w:sz w:val="20"/>
              </w:rPr>
              <w:t xml:space="preserve"> решения о выдвижении</w:t>
            </w:r>
            <w:r w:rsidRPr="006E6986">
              <w:rPr>
                <w:sz w:val="20"/>
              </w:rPr>
              <w:t xml:space="preserve"> кандидатов</w:t>
            </w:r>
          </w:p>
        </w:tc>
        <w:tc>
          <w:tcPr>
            <w:tcW w:w="2410" w:type="dxa"/>
            <w:vMerge/>
          </w:tcPr>
          <w:p w:rsidR="001360DE" w:rsidRPr="00F4381F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705"/>
        </w:trPr>
        <w:tc>
          <w:tcPr>
            <w:tcW w:w="709" w:type="dxa"/>
            <w:vMerge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1360DE" w:rsidRPr="00461A75" w:rsidRDefault="001360DE" w:rsidP="0008269B">
            <w:pPr>
              <w:pStyle w:val="a5"/>
              <w:suppressAutoHyphens/>
              <w:spacing w:line="240" w:lineRule="auto"/>
              <w:ind w:firstLine="0"/>
              <w:rPr>
                <w:sz w:val="20"/>
              </w:rPr>
            </w:pPr>
            <w:r w:rsidRPr="00461A75">
              <w:rPr>
                <w:sz w:val="20"/>
              </w:rPr>
              <w:t>Для кандидата, выдвинутого в составе списка кандидатов</w:t>
            </w:r>
          </w:p>
        </w:tc>
        <w:tc>
          <w:tcPr>
            <w:tcW w:w="3260" w:type="dxa"/>
          </w:tcPr>
          <w:p w:rsidR="001360DE" w:rsidRPr="00F4381F" w:rsidRDefault="001360DE" w:rsidP="00883649">
            <w:pPr>
              <w:suppressAutoHyphens/>
              <w:jc w:val="both"/>
              <w:rPr>
                <w:sz w:val="20"/>
              </w:rPr>
            </w:pPr>
            <w:r w:rsidRPr="006E6986">
              <w:rPr>
                <w:sz w:val="20"/>
              </w:rPr>
              <w:t>Со дня представления в соответствующую избирател</w:t>
            </w:r>
            <w:r>
              <w:rPr>
                <w:sz w:val="20"/>
              </w:rPr>
              <w:t>ьную комиссию списка кандидатов</w:t>
            </w:r>
          </w:p>
        </w:tc>
        <w:tc>
          <w:tcPr>
            <w:tcW w:w="2410" w:type="dxa"/>
            <w:vMerge/>
          </w:tcPr>
          <w:p w:rsidR="001360DE" w:rsidRPr="00F4381F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780"/>
        </w:trPr>
        <w:tc>
          <w:tcPr>
            <w:tcW w:w="709" w:type="dxa"/>
            <w:vMerge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1360DE" w:rsidRPr="00461A75" w:rsidRDefault="001360DE" w:rsidP="0008269B">
            <w:pPr>
              <w:pStyle w:val="a5"/>
              <w:suppressAutoHyphens/>
              <w:spacing w:line="240" w:lineRule="auto"/>
              <w:ind w:firstLine="0"/>
              <w:rPr>
                <w:sz w:val="20"/>
              </w:rPr>
            </w:pPr>
            <w:r w:rsidRPr="00461A75">
              <w:rPr>
                <w:sz w:val="20"/>
              </w:rPr>
              <w:t>Для кандидата, выдвинутого непосредственно</w:t>
            </w:r>
          </w:p>
        </w:tc>
        <w:tc>
          <w:tcPr>
            <w:tcW w:w="3260" w:type="dxa"/>
          </w:tcPr>
          <w:p w:rsidR="001360DE" w:rsidRPr="001812D0" w:rsidRDefault="001360DE" w:rsidP="00883649">
            <w:pPr>
              <w:suppressAutoHyphens/>
              <w:rPr>
                <w:b/>
                <w:sz w:val="20"/>
              </w:rPr>
            </w:pPr>
            <w:r w:rsidRPr="006E6986">
              <w:rPr>
                <w:sz w:val="20"/>
              </w:rPr>
              <w:t xml:space="preserve">Со дня представления кандидатом в избирательную комиссию заявления о согласии баллотироваться </w:t>
            </w:r>
          </w:p>
        </w:tc>
        <w:tc>
          <w:tcPr>
            <w:tcW w:w="2410" w:type="dxa"/>
            <w:vMerge/>
          </w:tcPr>
          <w:p w:rsidR="001360DE" w:rsidRPr="00F4381F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997"/>
        </w:trPr>
        <w:tc>
          <w:tcPr>
            <w:tcW w:w="709" w:type="dxa"/>
            <w:vMerge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08269B" w:rsidRDefault="0008269B" w:rsidP="0008269B">
            <w:pPr>
              <w:pStyle w:val="a5"/>
              <w:suppressAutoHyphens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                         </w:t>
            </w:r>
            <w:r w:rsidR="001360DE" w:rsidRPr="009C709B">
              <w:rPr>
                <w:sz w:val="20"/>
              </w:rPr>
              <w:t xml:space="preserve">п. 1 ст. 48, п. 1 ст. 49, </w:t>
            </w:r>
          </w:p>
          <w:p w:rsidR="001360DE" w:rsidRPr="009C709B" w:rsidRDefault="001360DE" w:rsidP="00883649">
            <w:pPr>
              <w:pStyle w:val="a5"/>
              <w:suppressAutoHyphens/>
              <w:jc w:val="right"/>
              <w:rPr>
                <w:sz w:val="20"/>
              </w:rPr>
            </w:pPr>
            <w:r w:rsidRPr="009C709B">
              <w:rPr>
                <w:sz w:val="20"/>
              </w:rPr>
              <w:t>п. 3 ст. 63.1ФЗ</w:t>
            </w:r>
          </w:p>
          <w:p w:rsidR="001360DE" w:rsidRPr="009C709B" w:rsidRDefault="001360DE" w:rsidP="00883649">
            <w:pPr>
              <w:pStyle w:val="a5"/>
              <w:suppressAutoHyphens/>
              <w:jc w:val="right"/>
              <w:rPr>
                <w:sz w:val="20"/>
              </w:rPr>
            </w:pPr>
            <w:r w:rsidRPr="009C709B">
              <w:rPr>
                <w:sz w:val="20"/>
              </w:rPr>
              <w:t>ч. 1 ст. 48, ч. 3 ст. 64.1 ЗПК</w:t>
            </w:r>
          </w:p>
        </w:tc>
        <w:tc>
          <w:tcPr>
            <w:tcW w:w="3260" w:type="dxa"/>
          </w:tcPr>
          <w:p w:rsidR="001360DE" w:rsidRPr="009C709B" w:rsidRDefault="001360DE" w:rsidP="0008269B">
            <w:pPr>
              <w:suppressAutoHyphens/>
              <w:jc w:val="both"/>
              <w:rPr>
                <w:b/>
                <w:sz w:val="20"/>
              </w:rPr>
            </w:pPr>
            <w:r w:rsidRPr="009C709B">
              <w:rPr>
                <w:sz w:val="20"/>
              </w:rPr>
              <w:t xml:space="preserve">Прекращается агитационный период в ноль часов по местному </w:t>
            </w:r>
            <w:r w:rsidR="0008269B">
              <w:rPr>
                <w:sz w:val="20"/>
              </w:rPr>
              <w:t>времени первого дня голосования,</w:t>
            </w:r>
            <w:r>
              <w:rPr>
                <w:sz w:val="20"/>
              </w:rPr>
              <w:t xml:space="preserve"> </w:t>
            </w:r>
            <w:r w:rsidRPr="009C709B">
              <w:rPr>
                <w:b/>
                <w:sz w:val="20"/>
              </w:rPr>
              <w:t>т.е. в ноль часов</w:t>
            </w:r>
            <w:r>
              <w:rPr>
                <w:b/>
                <w:sz w:val="20"/>
              </w:rPr>
              <w:t xml:space="preserve"> </w:t>
            </w:r>
            <w:r w:rsidRPr="009C709B">
              <w:rPr>
                <w:b/>
                <w:sz w:val="20"/>
              </w:rPr>
              <w:t>17.09.2021</w:t>
            </w:r>
          </w:p>
        </w:tc>
        <w:tc>
          <w:tcPr>
            <w:tcW w:w="2410" w:type="dxa"/>
            <w:vMerge/>
          </w:tcPr>
          <w:p w:rsidR="001360DE" w:rsidRPr="00F4381F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Pr="00F4381F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402" w:type="dxa"/>
          </w:tcPr>
          <w:p w:rsidR="001360DE" w:rsidRDefault="001360DE" w:rsidP="0042767C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Предвыборная агитация на каналах организаций телерадиовещания</w:t>
            </w:r>
            <w:r>
              <w:rPr>
                <w:sz w:val="20"/>
              </w:rPr>
              <w:t>,</w:t>
            </w:r>
            <w:r w:rsidRPr="00EF05BD">
              <w:rPr>
                <w:sz w:val="20"/>
              </w:rPr>
              <w:t xml:space="preserve"> в периодических печатных изданиях</w:t>
            </w:r>
            <w:r>
              <w:rPr>
                <w:sz w:val="20"/>
              </w:rPr>
              <w:t xml:space="preserve"> и сетевых изданиях </w:t>
            </w:r>
            <w:r w:rsidRPr="00EF05BD">
              <w:rPr>
                <w:sz w:val="20"/>
              </w:rPr>
              <w:t xml:space="preserve"> начинается </w:t>
            </w:r>
          </w:p>
          <w:p w:rsidR="001360DE" w:rsidRPr="006E6986" w:rsidRDefault="001360DE" w:rsidP="00883649">
            <w:pPr>
              <w:suppressAutoHyphens/>
              <w:jc w:val="right"/>
              <w:rPr>
                <w:sz w:val="20"/>
              </w:rPr>
            </w:pPr>
            <w:r w:rsidRPr="006E6986">
              <w:rPr>
                <w:sz w:val="20"/>
              </w:rPr>
              <w:t>п. 2 ст. 49</w:t>
            </w:r>
            <w:r>
              <w:rPr>
                <w:sz w:val="20"/>
              </w:rPr>
              <w:t xml:space="preserve">, </w:t>
            </w:r>
            <w:r w:rsidRPr="001163F3">
              <w:rPr>
                <w:sz w:val="20"/>
              </w:rPr>
              <w:t>п. 3 ст. 63.1</w:t>
            </w:r>
            <w:r w:rsidRPr="006E6986">
              <w:rPr>
                <w:sz w:val="20"/>
              </w:rPr>
              <w:t xml:space="preserve">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6E6986">
              <w:rPr>
                <w:sz w:val="20"/>
              </w:rPr>
              <w:t>ч. 2 ст. 48</w:t>
            </w:r>
            <w:r>
              <w:rPr>
                <w:sz w:val="20"/>
              </w:rPr>
              <w:t xml:space="preserve">, ч. </w:t>
            </w:r>
            <w:r w:rsidRPr="00704C0F">
              <w:rPr>
                <w:sz w:val="20"/>
              </w:rPr>
              <w:t>3 ст. 64.1 ЗПК</w:t>
            </w:r>
          </w:p>
        </w:tc>
        <w:tc>
          <w:tcPr>
            <w:tcW w:w="3260" w:type="dxa"/>
          </w:tcPr>
          <w:p w:rsidR="001360DE" w:rsidRPr="00BE56B1" w:rsidRDefault="00BE56B1" w:rsidP="00883649">
            <w:pPr>
              <w:suppressAutoHyphens/>
              <w:jc w:val="both"/>
              <w:rPr>
                <w:b/>
                <w:sz w:val="20"/>
              </w:rPr>
            </w:pPr>
            <w:r w:rsidRPr="00EF05BD">
              <w:rPr>
                <w:sz w:val="20"/>
              </w:rPr>
              <w:t>За 28 дней до дня голосования</w:t>
            </w:r>
            <w:r>
              <w:rPr>
                <w:sz w:val="20"/>
              </w:rPr>
              <w:t xml:space="preserve"> </w:t>
            </w:r>
            <w:r w:rsidRPr="00EF05BD">
              <w:rPr>
                <w:sz w:val="20"/>
              </w:rPr>
              <w:t xml:space="preserve">и прекращается в ноль часов по местному времени дня, </w:t>
            </w:r>
            <w:r w:rsidRPr="00704C0F">
              <w:rPr>
                <w:sz w:val="20"/>
              </w:rPr>
              <w:t>предшествующего дню голосования,</w:t>
            </w:r>
            <w:r>
              <w:rPr>
                <w:sz w:val="20"/>
              </w:rPr>
              <w:t xml:space="preserve"> </w:t>
            </w:r>
            <w:r w:rsidRPr="00704C0F">
              <w:rPr>
                <w:sz w:val="20"/>
              </w:rPr>
              <w:t>а в случае принятия предусмотренного пунктом 1 или 2 статьи 63.1 ФЗ решения о голосовании в течение нескольких дней подряд - в ноль часов по местному времени первого дня голосования</w:t>
            </w:r>
            <w:r>
              <w:rPr>
                <w:sz w:val="20"/>
              </w:rPr>
              <w:t xml:space="preserve">, </w:t>
            </w:r>
            <w:r w:rsidRPr="00704C0F">
              <w:rPr>
                <w:b/>
                <w:sz w:val="20"/>
              </w:rPr>
              <w:t>т.е. с 21.08.2021 и до ноля часов 17.09.2021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Зарегистрированные кандидаты</w:t>
            </w:r>
            <w:r>
              <w:rPr>
                <w:sz w:val="20"/>
              </w:rPr>
              <w:t>, избирательные объединения, зарегистрировавшие списки кандидатов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402" w:type="dxa"/>
          </w:tcPr>
          <w:p w:rsidR="001360DE" w:rsidRPr="002164C1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52187">
              <w:rPr>
                <w:sz w:val="20"/>
              </w:rPr>
              <w:t>Представление в</w:t>
            </w:r>
            <w:r w:rsidRPr="00552187">
              <w:rPr>
                <w:rFonts w:eastAsiaTheme="minorHAnsi"/>
                <w:sz w:val="20"/>
                <w:lang w:eastAsia="en-US"/>
              </w:rPr>
              <w:t xml:space="preserve"> территориальный орган федерального органа исполнительной власти, уполномоченного на осуществление функций по регистрации средств массовой информации</w:t>
            </w:r>
            <w:r w:rsidRPr="00552187">
              <w:rPr>
                <w:sz w:val="20"/>
              </w:rPr>
              <w:t>, списка организаций телерадиовещания и  периодических печатных издани</w:t>
            </w:r>
            <w:r w:rsidRPr="002164C1">
              <w:rPr>
                <w:sz w:val="20"/>
              </w:rPr>
              <w:t>й, попадающих под действие части 3 статьи 46 ЗПК</w:t>
            </w:r>
          </w:p>
          <w:p w:rsidR="001360DE" w:rsidRPr="002164C1" w:rsidRDefault="001360DE" w:rsidP="00883649">
            <w:pPr>
              <w:suppressAutoHyphens/>
              <w:adjustRightInd w:val="0"/>
              <w:jc w:val="right"/>
              <w:rPr>
                <w:sz w:val="20"/>
              </w:rPr>
            </w:pPr>
            <w:r w:rsidRPr="002164C1">
              <w:rPr>
                <w:sz w:val="20"/>
              </w:rPr>
              <w:t>п. 11 ст. 47 ФЗ</w:t>
            </w:r>
          </w:p>
          <w:p w:rsidR="001360DE" w:rsidRPr="009078F6" w:rsidRDefault="001360DE" w:rsidP="00883649">
            <w:pPr>
              <w:suppressAutoHyphens/>
              <w:adjustRightInd w:val="0"/>
              <w:jc w:val="right"/>
              <w:rPr>
                <w:sz w:val="20"/>
                <w:highlight w:val="yellow"/>
              </w:rPr>
            </w:pPr>
            <w:r w:rsidRPr="002164C1">
              <w:rPr>
                <w:sz w:val="20"/>
              </w:rPr>
              <w:t>ч.7 ст.46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Не позднее</w:t>
            </w:r>
            <w:r>
              <w:rPr>
                <w:sz w:val="20"/>
              </w:rPr>
              <w:t>,</w:t>
            </w:r>
            <w:r w:rsidRPr="00EF05BD">
              <w:rPr>
                <w:sz w:val="20"/>
              </w:rPr>
              <w:t xml:space="preserve"> чем на </w:t>
            </w:r>
            <w:r>
              <w:rPr>
                <w:sz w:val="20"/>
              </w:rPr>
              <w:t>пятый</w:t>
            </w:r>
            <w:r w:rsidRPr="00EF05BD">
              <w:rPr>
                <w:sz w:val="20"/>
              </w:rPr>
              <w:t xml:space="preserve"> день после дня официального опубликования (публикации) решения о назначении выборов</w:t>
            </w:r>
            <w:r w:rsidR="00EC45A8">
              <w:rPr>
                <w:sz w:val="20"/>
              </w:rPr>
              <w:t xml:space="preserve"> – </w:t>
            </w:r>
            <w:r w:rsidR="003C47F6">
              <w:rPr>
                <w:b/>
                <w:sz w:val="20"/>
              </w:rPr>
              <w:t>не позднее</w:t>
            </w:r>
            <w:r w:rsidR="00EC45A8" w:rsidRPr="00EC45A8">
              <w:rPr>
                <w:b/>
                <w:sz w:val="20"/>
              </w:rPr>
              <w:t xml:space="preserve"> 07.07.2021</w:t>
            </w:r>
          </w:p>
        </w:tc>
        <w:tc>
          <w:tcPr>
            <w:tcW w:w="2410" w:type="dxa"/>
          </w:tcPr>
          <w:p w:rsidR="001360DE" w:rsidRPr="00A3058B" w:rsidRDefault="001360DE" w:rsidP="00883649">
            <w:pPr>
              <w:suppressAutoHyphens/>
              <w:jc w:val="both"/>
              <w:rPr>
                <w:sz w:val="20"/>
              </w:rPr>
            </w:pPr>
            <w:r w:rsidRPr="00A3058B">
              <w:rPr>
                <w:sz w:val="20"/>
              </w:rPr>
              <w:t xml:space="preserve">Орган местного самоуправления 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42767C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Представление в избирательную комиссию, организующую выборы, перечня муниципальных организаций телерадиовещания, </w:t>
            </w:r>
            <w:r>
              <w:rPr>
                <w:sz w:val="20"/>
              </w:rPr>
              <w:t xml:space="preserve">муниципальных </w:t>
            </w:r>
            <w:r w:rsidRPr="00EF05BD">
              <w:rPr>
                <w:sz w:val="20"/>
              </w:rPr>
              <w:t xml:space="preserve">периодических печатных </w:t>
            </w:r>
            <w:r w:rsidRPr="00CF7ED9">
              <w:rPr>
                <w:sz w:val="20"/>
              </w:rPr>
              <w:t>изданий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</w:t>
            </w:r>
            <w:r>
              <w:rPr>
                <w:sz w:val="20"/>
              </w:rPr>
              <w:t xml:space="preserve"> 7, </w:t>
            </w:r>
            <w:r w:rsidRPr="00EF05BD">
              <w:rPr>
                <w:sz w:val="20"/>
              </w:rPr>
              <w:t>8 ст. 47 ФЗ</w:t>
            </w:r>
          </w:p>
          <w:p w:rsidR="0082437A" w:rsidRPr="00EF05BD" w:rsidRDefault="001360DE" w:rsidP="0042767C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ab/>
            </w:r>
            <w:r w:rsidRPr="00EF05BD">
              <w:rPr>
                <w:sz w:val="20"/>
              </w:rPr>
              <w:tab/>
              <w:t>ч. 6 ст. 46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Не позднее</w:t>
            </w:r>
            <w:r w:rsidR="0042767C">
              <w:rPr>
                <w:sz w:val="20"/>
              </w:rPr>
              <w:t>,</w:t>
            </w:r>
            <w:r w:rsidRPr="00EF05BD">
              <w:rPr>
                <w:sz w:val="20"/>
              </w:rPr>
              <w:t xml:space="preserve"> чем на 10 день после дня официального опубликования (публикации) решения о назначении выборов</w:t>
            </w:r>
            <w:r w:rsidR="006127AF">
              <w:rPr>
                <w:sz w:val="20"/>
              </w:rPr>
              <w:t xml:space="preserve"> – </w:t>
            </w:r>
            <w:r w:rsidR="006127AF" w:rsidRPr="006127AF">
              <w:rPr>
                <w:b/>
                <w:sz w:val="20"/>
              </w:rPr>
              <w:t>не позднее 12.07.2021</w:t>
            </w:r>
          </w:p>
        </w:tc>
        <w:tc>
          <w:tcPr>
            <w:tcW w:w="2410" w:type="dxa"/>
          </w:tcPr>
          <w:p w:rsidR="001360DE" w:rsidRDefault="001360DE" w:rsidP="008836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Орган исполнительной власти, уполномоченный на осуществление функций по регистрации средств массовой информации</w:t>
            </w:r>
          </w:p>
          <w:p w:rsidR="001360DE" w:rsidRPr="00347A3B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42767C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45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Опубликование перечня муниципальных организаций телерадиовещания, </w:t>
            </w:r>
            <w:r>
              <w:rPr>
                <w:sz w:val="20"/>
              </w:rPr>
              <w:t xml:space="preserve">муниципальных </w:t>
            </w:r>
            <w:r w:rsidRPr="00EF05BD">
              <w:rPr>
                <w:sz w:val="20"/>
              </w:rPr>
              <w:t xml:space="preserve">периодических печатных изданий 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 7 ст. 47 ФЗ</w:t>
            </w:r>
          </w:p>
          <w:p w:rsidR="001360DE" w:rsidRPr="00EF05BD" w:rsidRDefault="001360DE" w:rsidP="00883649">
            <w:pPr>
              <w:tabs>
                <w:tab w:val="left" w:pos="670"/>
              </w:tabs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6 ст. 46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Не позднее</w:t>
            </w:r>
            <w:r w:rsidR="0082437A">
              <w:rPr>
                <w:sz w:val="20"/>
              </w:rPr>
              <w:t>,</w:t>
            </w:r>
            <w:r w:rsidRPr="00EF05BD">
              <w:rPr>
                <w:sz w:val="20"/>
              </w:rPr>
              <w:t xml:space="preserve"> чем на 15 день после дня официального опубликования (публикации) решения о назначении выборов</w:t>
            </w:r>
            <w:r w:rsidR="0053701C">
              <w:rPr>
                <w:sz w:val="20"/>
              </w:rPr>
              <w:t xml:space="preserve">- </w:t>
            </w:r>
            <w:r w:rsidR="0053701C" w:rsidRPr="0053701C">
              <w:rPr>
                <w:b/>
                <w:sz w:val="20"/>
              </w:rPr>
              <w:t>не позднее 17.07.2021</w:t>
            </w:r>
          </w:p>
        </w:tc>
        <w:tc>
          <w:tcPr>
            <w:tcW w:w="2410" w:type="dxa"/>
          </w:tcPr>
          <w:p w:rsidR="001360DE" w:rsidRPr="00EF05BD" w:rsidRDefault="0082437A" w:rsidP="0082437A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B9302D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Опубликование в периодическом печатном издании информации об общем объеме бесплатной печатной площади, которую такое периодическое издание предоставляет для целей предвыборной агитации, </w:t>
            </w:r>
            <w:r>
              <w:rPr>
                <w:sz w:val="20"/>
              </w:rPr>
              <w:t>а также н</w:t>
            </w:r>
            <w:r w:rsidRPr="00EF05BD">
              <w:rPr>
                <w:sz w:val="20"/>
              </w:rPr>
              <w:t>аправление данной информации в избирательную комиссию, организующую выборы, вместе со сведениями, указанными в части 6 статьи 49 ЗПК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2 ст. 51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Не позднее чем через 30 дней после публикации решения о назначении выборов</w:t>
            </w:r>
            <w:r w:rsidR="0053701C">
              <w:rPr>
                <w:sz w:val="20"/>
              </w:rPr>
              <w:t xml:space="preserve"> – </w:t>
            </w:r>
            <w:r w:rsidR="0053701C" w:rsidRPr="0053701C">
              <w:rPr>
                <w:b/>
                <w:sz w:val="20"/>
              </w:rPr>
              <w:t>не позднее 01.08.2021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Редакция периодического печатного издания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B9302D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402" w:type="dxa"/>
          </w:tcPr>
          <w:p w:rsidR="001360DE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Опубликование сведений о размере и других условиях оплаты эфирного времени, печатной площади</w:t>
            </w:r>
            <w:r>
              <w:rPr>
                <w:sz w:val="20"/>
              </w:rPr>
              <w:t>, услуг по размещению агитационных материалов;</w:t>
            </w:r>
          </w:p>
          <w:p w:rsidR="001360DE" w:rsidRPr="005F4BB0" w:rsidRDefault="001360DE" w:rsidP="00883649">
            <w:pPr>
              <w:suppressAutoHyphens/>
              <w:adjustRightInd w:val="0"/>
              <w:jc w:val="both"/>
              <w:rPr>
                <w:color w:val="00B0F0"/>
                <w:sz w:val="20"/>
              </w:rPr>
            </w:pPr>
            <w:r>
              <w:rPr>
                <w:sz w:val="20"/>
              </w:rPr>
              <w:t>П</w:t>
            </w:r>
            <w:r w:rsidRPr="00EF05BD">
              <w:rPr>
                <w:sz w:val="20"/>
              </w:rPr>
              <w:t xml:space="preserve">редставление </w:t>
            </w:r>
            <w:r>
              <w:rPr>
                <w:sz w:val="20"/>
              </w:rPr>
              <w:t>указанных сведений</w:t>
            </w:r>
            <w:r w:rsidRPr="00EF05BD">
              <w:rPr>
                <w:sz w:val="20"/>
              </w:rPr>
              <w:t xml:space="preserve"> в избирательную комиссию, организующую выборы, </w:t>
            </w:r>
            <w:r w:rsidRPr="00FB2811">
              <w:rPr>
                <w:sz w:val="20"/>
              </w:rPr>
              <w:t>вместе с информацией о дате и об источнике их опубликования, сведениями о регистрационном номере и дате выдачи свидетельства о регистрации СМИ, уведомлением о готовности предоставить эфирное время, печатную</w:t>
            </w:r>
            <w:r w:rsidRPr="00EF05BD">
              <w:rPr>
                <w:sz w:val="20"/>
              </w:rPr>
              <w:t xml:space="preserve"> площадь для проведения предвыборной агитации</w:t>
            </w:r>
            <w:r>
              <w:rPr>
                <w:sz w:val="20"/>
              </w:rPr>
              <w:t>, услуги по размещению агитационных материалов в сетевом издании</w:t>
            </w:r>
          </w:p>
          <w:p w:rsidR="001360DE" w:rsidRPr="00CF7ED9" w:rsidRDefault="001360DE" w:rsidP="00883649">
            <w:pPr>
              <w:suppressAutoHyphens/>
              <w:jc w:val="right"/>
              <w:rPr>
                <w:sz w:val="20"/>
              </w:rPr>
            </w:pPr>
            <w:r w:rsidRPr="00CF7ED9">
              <w:rPr>
                <w:sz w:val="20"/>
              </w:rPr>
              <w:t>п. 6. ст. 50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6 ст. 49 ЗПК</w:t>
            </w:r>
          </w:p>
        </w:tc>
        <w:tc>
          <w:tcPr>
            <w:tcW w:w="3260" w:type="dxa"/>
          </w:tcPr>
          <w:p w:rsidR="001360DE" w:rsidRPr="0053701C" w:rsidRDefault="001360DE" w:rsidP="00883649">
            <w:pPr>
              <w:suppressAutoHyphens/>
              <w:adjustRightInd w:val="0"/>
              <w:jc w:val="both"/>
              <w:rPr>
                <w:b/>
                <w:color w:val="FF0000"/>
                <w:sz w:val="20"/>
              </w:rPr>
            </w:pPr>
            <w:r w:rsidRPr="00EF05BD">
              <w:rPr>
                <w:sz w:val="20"/>
              </w:rPr>
              <w:t>Не позднее чем через 30 дней со дня официального опубликования (публикации) решения о назначении  выборов</w:t>
            </w:r>
            <w:r w:rsidR="0053701C">
              <w:rPr>
                <w:sz w:val="20"/>
              </w:rPr>
              <w:t xml:space="preserve"> –</w:t>
            </w:r>
            <w:r w:rsidR="0053701C" w:rsidRPr="0053701C">
              <w:rPr>
                <w:b/>
                <w:sz w:val="20"/>
              </w:rPr>
              <w:t>не позднее 31.07.2021</w:t>
            </w:r>
          </w:p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347A3B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347A3B">
              <w:rPr>
                <w:sz w:val="20"/>
              </w:rPr>
              <w:t xml:space="preserve">Соответствующая организация телерадиовещания, </w:t>
            </w:r>
          </w:p>
          <w:p w:rsidR="001360DE" w:rsidRPr="00347A3B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347A3B">
              <w:rPr>
                <w:sz w:val="20"/>
              </w:rPr>
              <w:t xml:space="preserve">редакция периодического печатного издания, </w:t>
            </w:r>
          </w:p>
          <w:p w:rsidR="001360DE" w:rsidRPr="00347A3B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347A3B">
              <w:rPr>
                <w:sz w:val="20"/>
              </w:rPr>
              <w:t>редакция сетевого издания</w:t>
            </w:r>
          </w:p>
          <w:p w:rsidR="001360DE" w:rsidRPr="00893881" w:rsidRDefault="001360DE" w:rsidP="00883649">
            <w:pPr>
              <w:suppressAutoHyphens/>
              <w:rPr>
                <w:sz w:val="18"/>
                <w:szCs w:val="18"/>
              </w:rPr>
            </w:pP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B9302D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402" w:type="dxa"/>
          </w:tcPr>
          <w:p w:rsidR="001360DE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Опубликование сведений о размере и других условиях оплаты работ или услуг организаций, индивидуальных предпринимателей по изготовлению печатных агитационных материалов</w:t>
            </w:r>
            <w:r>
              <w:rPr>
                <w:sz w:val="20"/>
              </w:rPr>
              <w:t>;</w:t>
            </w:r>
          </w:p>
          <w:p w:rsidR="001360DE" w:rsidRPr="00FB2811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EF05BD">
              <w:rPr>
                <w:sz w:val="20"/>
              </w:rPr>
              <w:t xml:space="preserve">редставление </w:t>
            </w:r>
            <w:r>
              <w:rPr>
                <w:sz w:val="20"/>
              </w:rPr>
              <w:t>указанных сведений</w:t>
            </w:r>
            <w:r w:rsidRPr="00EF05BD">
              <w:rPr>
                <w:sz w:val="20"/>
              </w:rPr>
              <w:t xml:space="preserve"> в избирательную комиссию, организующую выборы, вместе с</w:t>
            </w:r>
            <w:r>
              <w:rPr>
                <w:sz w:val="20"/>
              </w:rPr>
              <w:t>о сведениями содерж</w:t>
            </w:r>
            <w:r w:rsidRPr="00FB2811">
              <w:rPr>
                <w:sz w:val="20"/>
              </w:rPr>
              <w:t>ащих наименование, юридический адрес и ИНН организации (фамилию, имя, отчество индивидуального предпринимателя, наименование субъекта Российской Федерации, района, города, иного населенного пункта, где находится место его жительства).</w:t>
            </w:r>
          </w:p>
          <w:p w:rsidR="001360DE" w:rsidRPr="005F4BB0" w:rsidRDefault="001360DE" w:rsidP="00883649">
            <w:pPr>
              <w:suppressAutoHyphens/>
              <w:adjustRightInd w:val="0"/>
              <w:jc w:val="right"/>
              <w:rPr>
                <w:color w:val="00B0F0"/>
                <w:sz w:val="20"/>
              </w:rPr>
            </w:pPr>
            <w:r w:rsidRPr="00FB2811">
              <w:rPr>
                <w:sz w:val="20"/>
              </w:rPr>
              <w:t xml:space="preserve"> п. 1.1 ст. 54 ФЗ</w:t>
            </w:r>
          </w:p>
          <w:p w:rsidR="001360DE" w:rsidRPr="00EF05BD" w:rsidRDefault="001360DE" w:rsidP="00883649">
            <w:pPr>
              <w:suppressAutoHyphens/>
              <w:adjustRightInd w:val="0"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2 ст. 53 ЗПК</w:t>
            </w:r>
          </w:p>
        </w:tc>
        <w:tc>
          <w:tcPr>
            <w:tcW w:w="3260" w:type="dxa"/>
          </w:tcPr>
          <w:p w:rsidR="0053701C" w:rsidRPr="0053701C" w:rsidRDefault="001360DE" w:rsidP="0053701C">
            <w:pPr>
              <w:suppressAutoHyphens/>
              <w:adjustRightInd w:val="0"/>
              <w:jc w:val="both"/>
              <w:rPr>
                <w:b/>
                <w:color w:val="FF0000"/>
                <w:sz w:val="20"/>
              </w:rPr>
            </w:pPr>
            <w:r w:rsidRPr="00EF05BD">
              <w:rPr>
                <w:sz w:val="20"/>
              </w:rPr>
              <w:t>Не позднее чем через 30 дней со дня официального опубликования (публикаци</w:t>
            </w:r>
            <w:r>
              <w:rPr>
                <w:sz w:val="20"/>
              </w:rPr>
              <w:t>и) решения о назначении выборов</w:t>
            </w:r>
            <w:r w:rsidR="0053701C">
              <w:rPr>
                <w:sz w:val="20"/>
              </w:rPr>
              <w:t xml:space="preserve">- </w:t>
            </w:r>
            <w:r w:rsidR="0053701C" w:rsidRPr="0053701C">
              <w:rPr>
                <w:b/>
                <w:sz w:val="20"/>
              </w:rPr>
              <w:t>не позднее 31.07.2021</w:t>
            </w:r>
          </w:p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Организации, индивидуальные предприниматели, выполняющие работы или оказывающие услуги по изготовлению печатных агитационных материалов</w:t>
            </w:r>
          </w:p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CF14A0">
              <w:rPr>
                <w:sz w:val="20"/>
              </w:rPr>
              <w:t>9</w:t>
            </w:r>
          </w:p>
        </w:tc>
        <w:tc>
          <w:tcPr>
            <w:tcW w:w="3402" w:type="dxa"/>
          </w:tcPr>
          <w:p w:rsidR="001360DE" w:rsidRPr="00FB2811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Проведение жеребьевки в целях распределения бесплатного эфирного времени, представленного для </w:t>
            </w:r>
            <w:r w:rsidRPr="00FB2811">
              <w:rPr>
                <w:sz w:val="20"/>
              </w:rPr>
              <w:t xml:space="preserve">проведения совместных агитационных мероприятий и размещения агитационных материалов </w:t>
            </w:r>
          </w:p>
          <w:p w:rsidR="001360DE" w:rsidRPr="00EF05BD" w:rsidRDefault="001360DE" w:rsidP="00883649">
            <w:pPr>
              <w:pStyle w:val="a5"/>
              <w:suppressAutoHyphens/>
              <w:jc w:val="right"/>
              <w:rPr>
                <w:sz w:val="20"/>
              </w:rPr>
            </w:pPr>
            <w:r w:rsidRPr="00FB2811">
              <w:rPr>
                <w:sz w:val="20"/>
              </w:rPr>
              <w:t>ч. 7, 8 ст. 50</w:t>
            </w:r>
            <w:r w:rsidRPr="00EF05BD">
              <w:rPr>
                <w:sz w:val="20"/>
              </w:rPr>
              <w:t xml:space="preserve"> ЗПК</w:t>
            </w:r>
          </w:p>
        </w:tc>
        <w:tc>
          <w:tcPr>
            <w:tcW w:w="3260" w:type="dxa"/>
          </w:tcPr>
          <w:p w:rsidR="001360DE" w:rsidRPr="00D3623F" w:rsidRDefault="001360DE" w:rsidP="00883649">
            <w:pPr>
              <w:suppressAutoHyphens/>
              <w:jc w:val="both"/>
              <w:rPr>
                <w:sz w:val="20"/>
              </w:rPr>
            </w:pPr>
            <w:r w:rsidRPr="00D3623F">
              <w:rPr>
                <w:sz w:val="20"/>
              </w:rPr>
              <w:t xml:space="preserve">После </w:t>
            </w:r>
            <w:r>
              <w:rPr>
                <w:sz w:val="20"/>
              </w:rPr>
              <w:t>завершения регистрации кандидатов</w:t>
            </w:r>
            <w:r w:rsidRPr="00D3623F">
              <w:rPr>
                <w:sz w:val="20"/>
              </w:rPr>
              <w:t>, но не позднее</w:t>
            </w:r>
            <w:r>
              <w:rPr>
                <w:sz w:val="20"/>
              </w:rPr>
              <w:t>,</w:t>
            </w:r>
            <w:r w:rsidRPr="00D3623F">
              <w:rPr>
                <w:sz w:val="20"/>
              </w:rPr>
              <w:t xml:space="preserve"> чем за 30 дней до дня голосования, т.е. </w:t>
            </w:r>
            <w:r w:rsidRPr="00D3623F">
              <w:rPr>
                <w:b/>
                <w:sz w:val="20"/>
              </w:rPr>
              <w:t>не позднее 19.08.2021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  <w:r>
              <w:rPr>
                <w:sz w:val="20"/>
              </w:rPr>
              <w:t>,</w:t>
            </w:r>
            <w:r w:rsidRPr="00EF05BD">
              <w:rPr>
                <w:sz w:val="20"/>
              </w:rPr>
              <w:t xml:space="preserve"> с участием представителей </w:t>
            </w:r>
            <w:r w:rsidRPr="0034127F">
              <w:rPr>
                <w:color w:val="0D0D0D" w:themeColor="text1" w:themeTint="F2"/>
                <w:sz w:val="20"/>
              </w:rPr>
              <w:t>муниципальных</w:t>
            </w:r>
            <w:r>
              <w:rPr>
                <w:color w:val="0D0D0D" w:themeColor="text1" w:themeTint="F2"/>
                <w:sz w:val="20"/>
              </w:rPr>
              <w:t xml:space="preserve"> </w:t>
            </w:r>
            <w:r w:rsidRPr="00EF05BD">
              <w:rPr>
                <w:sz w:val="20"/>
              </w:rPr>
              <w:t>организаций телерадиовещания</w:t>
            </w:r>
          </w:p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50</w:t>
            </w:r>
          </w:p>
        </w:tc>
        <w:tc>
          <w:tcPr>
            <w:tcW w:w="3402" w:type="dxa"/>
          </w:tcPr>
          <w:p w:rsidR="001360DE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Опубликование в муниципальных периодических печатных изданиях определенного в результате жеребьевки графика распределения эфирного времени</w:t>
            </w:r>
          </w:p>
          <w:p w:rsidR="001360DE" w:rsidRPr="00EF05BD" w:rsidRDefault="001360DE" w:rsidP="00883649">
            <w:pPr>
              <w:suppressAutoHyphens/>
              <w:adjustRightInd w:val="0"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4 ст. 3, ч. 8 ст. 50 ЗПК</w:t>
            </w:r>
          </w:p>
        </w:tc>
        <w:tc>
          <w:tcPr>
            <w:tcW w:w="3260" w:type="dxa"/>
          </w:tcPr>
          <w:p w:rsidR="001360DE" w:rsidRPr="00D3623F" w:rsidRDefault="001360DE" w:rsidP="00883649">
            <w:pPr>
              <w:suppressAutoHyphens/>
              <w:jc w:val="both"/>
              <w:rPr>
                <w:sz w:val="20"/>
              </w:rPr>
            </w:pPr>
            <w:r w:rsidRPr="00D3623F">
              <w:rPr>
                <w:sz w:val="20"/>
              </w:rPr>
              <w:t>После проведения жеребьевки в целях распределения бесплатного эфирного времени</w:t>
            </w:r>
          </w:p>
          <w:p w:rsidR="001360DE" w:rsidRPr="00D3623F" w:rsidRDefault="001360DE" w:rsidP="00883649">
            <w:pPr>
              <w:adjustRightInd w:val="0"/>
              <w:jc w:val="both"/>
              <w:rPr>
                <w:sz w:val="20"/>
              </w:rPr>
            </w:pPr>
          </w:p>
          <w:p w:rsidR="001360DE" w:rsidRPr="00D3623F" w:rsidRDefault="001360DE" w:rsidP="00883649">
            <w:pPr>
              <w:adjustRightInd w:val="0"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402" w:type="dxa"/>
          </w:tcPr>
          <w:p w:rsidR="001360DE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Проведение жеребьевки в целях распределения бесплатной печатной площади между всеми зарегистрированными кандидатами</w:t>
            </w:r>
          </w:p>
          <w:p w:rsidR="001360DE" w:rsidRDefault="001360DE" w:rsidP="00883649">
            <w:pPr>
              <w:suppressAutoHyphens/>
              <w:adjustRightInd w:val="0"/>
              <w:jc w:val="right"/>
              <w:rPr>
                <w:sz w:val="20"/>
              </w:rPr>
            </w:pPr>
          </w:p>
          <w:p w:rsidR="001360DE" w:rsidRPr="00EF05BD" w:rsidRDefault="001360DE" w:rsidP="00883649">
            <w:pPr>
              <w:suppressAutoHyphens/>
              <w:adjustRightInd w:val="0"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4, 7 ст. 51 ЗПК</w:t>
            </w:r>
          </w:p>
        </w:tc>
        <w:tc>
          <w:tcPr>
            <w:tcW w:w="3260" w:type="dxa"/>
          </w:tcPr>
          <w:p w:rsidR="001360DE" w:rsidRPr="00D3623F" w:rsidRDefault="001360DE" w:rsidP="00883649">
            <w:pPr>
              <w:suppressAutoHyphens/>
              <w:jc w:val="both"/>
              <w:rPr>
                <w:sz w:val="20"/>
              </w:rPr>
            </w:pPr>
            <w:r w:rsidRPr="00D3623F">
              <w:rPr>
                <w:sz w:val="20"/>
              </w:rPr>
              <w:t>После за</w:t>
            </w:r>
            <w:r>
              <w:rPr>
                <w:sz w:val="20"/>
              </w:rPr>
              <w:t>вершения регистрации кандидатов</w:t>
            </w:r>
            <w:r w:rsidRPr="00D3623F">
              <w:rPr>
                <w:sz w:val="20"/>
              </w:rPr>
              <w:t>, но не позднее</w:t>
            </w:r>
            <w:r w:rsidR="00CF14A0">
              <w:rPr>
                <w:sz w:val="20"/>
              </w:rPr>
              <w:t>,</w:t>
            </w:r>
            <w:r w:rsidRPr="00D3623F">
              <w:rPr>
                <w:sz w:val="20"/>
              </w:rPr>
              <w:t xml:space="preserve"> чем за 30 дней до дня голосования, т.е. </w:t>
            </w:r>
            <w:r w:rsidRPr="00D3623F">
              <w:rPr>
                <w:b/>
                <w:sz w:val="20"/>
              </w:rPr>
              <w:t>не позднее 19.08.2021</w:t>
            </w:r>
          </w:p>
        </w:tc>
        <w:tc>
          <w:tcPr>
            <w:tcW w:w="2410" w:type="dxa"/>
          </w:tcPr>
          <w:p w:rsidR="001360DE" w:rsidRPr="00347A3B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347A3B">
              <w:rPr>
                <w:sz w:val="20"/>
              </w:rPr>
              <w:t>Редакция муниципального периодического печатного издания с участием заинтересованных лиц</w:t>
            </w:r>
          </w:p>
        </w:tc>
      </w:tr>
      <w:tr w:rsidR="001360DE" w:rsidRPr="00F4381F" w:rsidTr="00883649">
        <w:trPr>
          <w:trHeight w:val="2760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402" w:type="dxa"/>
          </w:tcPr>
          <w:p w:rsidR="001360DE" w:rsidRPr="00FB2811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Представление экземпляров печатных агитационных материалов или их копий, экземпляров аудиовизуальных агитационных материалов, фотографий </w:t>
            </w:r>
            <w:r>
              <w:rPr>
                <w:sz w:val="20"/>
              </w:rPr>
              <w:t xml:space="preserve">или экземпляры </w:t>
            </w:r>
            <w:r w:rsidRPr="00EF05BD">
              <w:rPr>
                <w:sz w:val="20"/>
              </w:rPr>
              <w:t>иных агитационных материалов</w:t>
            </w:r>
            <w:r>
              <w:rPr>
                <w:sz w:val="20"/>
              </w:rPr>
              <w:t xml:space="preserve">, а также представление электронных </w:t>
            </w:r>
            <w:r w:rsidRPr="00FB2811">
              <w:rPr>
                <w:sz w:val="20"/>
              </w:rPr>
              <w:t>образов этих предвыборных агитационных материалов в машиночитаемом виде</w:t>
            </w:r>
          </w:p>
          <w:p w:rsidR="001360DE" w:rsidRPr="00EF05BD" w:rsidRDefault="001360DE" w:rsidP="00883649">
            <w:pPr>
              <w:tabs>
                <w:tab w:val="left" w:pos="230"/>
                <w:tab w:val="right" w:pos="4332"/>
              </w:tabs>
              <w:suppressAutoHyphens/>
              <w:rPr>
                <w:sz w:val="20"/>
              </w:rPr>
            </w:pPr>
            <w:r w:rsidRPr="00EF05BD">
              <w:rPr>
                <w:sz w:val="20"/>
              </w:rPr>
              <w:t>п.3 ст.54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i/>
                <w:sz w:val="20"/>
              </w:rPr>
            </w:pPr>
            <w:r w:rsidRPr="00EF05BD">
              <w:rPr>
                <w:sz w:val="20"/>
              </w:rPr>
              <w:t>ч. 4 ст. 53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До начала их распространения</w:t>
            </w:r>
          </w:p>
        </w:tc>
        <w:tc>
          <w:tcPr>
            <w:tcW w:w="2410" w:type="dxa"/>
          </w:tcPr>
          <w:p w:rsidR="001360DE" w:rsidRDefault="001360DE" w:rsidP="008836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 w:rsidRPr="00EF05BD">
              <w:rPr>
                <w:sz w:val="20"/>
              </w:rPr>
              <w:t>Кандидаты</w:t>
            </w:r>
            <w:r>
              <w:rPr>
                <w:sz w:val="20"/>
              </w:rPr>
              <w:t xml:space="preserve"> в</w:t>
            </w:r>
            <w:r>
              <w:rPr>
                <w:rFonts w:eastAsiaTheme="minorHAnsi"/>
                <w:sz w:val="20"/>
                <w:lang w:eastAsia="en-US"/>
              </w:rPr>
              <w:t xml:space="preserve"> территориальную избирательную комиссию</w:t>
            </w:r>
          </w:p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3402" w:type="dxa"/>
          </w:tcPr>
          <w:p w:rsidR="001360DE" w:rsidRPr="00FB2811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FB2811">
              <w:rPr>
                <w:sz w:val="20"/>
              </w:rPr>
              <w:t>Рассмотрение заявок о выделении помещений для проведения встреч зарегистрированных кандидатов, их доверенных лиц,</w:t>
            </w:r>
            <w:r>
              <w:rPr>
                <w:rFonts w:eastAsiaTheme="minorHAnsi"/>
                <w:sz w:val="20"/>
                <w:lang w:eastAsia="en-US"/>
              </w:rPr>
              <w:t xml:space="preserve"> представителей избирательных объединений </w:t>
            </w:r>
            <w:r w:rsidRPr="00FB2811">
              <w:rPr>
                <w:sz w:val="20"/>
              </w:rPr>
              <w:t>с избирателями</w:t>
            </w:r>
          </w:p>
          <w:p w:rsidR="001360DE" w:rsidRPr="00FB2811" w:rsidRDefault="001360DE" w:rsidP="00883649">
            <w:pPr>
              <w:suppressAutoHyphens/>
              <w:jc w:val="right"/>
              <w:rPr>
                <w:sz w:val="20"/>
              </w:rPr>
            </w:pPr>
            <w:r w:rsidRPr="00FB2811">
              <w:rPr>
                <w:sz w:val="20"/>
              </w:rPr>
              <w:t xml:space="preserve">       п. 5 ст. 53 ФЗ</w:t>
            </w:r>
          </w:p>
          <w:p w:rsidR="001360DE" w:rsidRPr="00FB2811" w:rsidRDefault="001360DE" w:rsidP="00883649">
            <w:pPr>
              <w:suppressAutoHyphens/>
              <w:jc w:val="right"/>
              <w:rPr>
                <w:sz w:val="20"/>
              </w:rPr>
            </w:pPr>
            <w:r w:rsidRPr="00FB2811">
              <w:rPr>
                <w:sz w:val="20"/>
              </w:rPr>
              <w:t>ч. 2 ст. 52 ЗПК</w:t>
            </w:r>
          </w:p>
        </w:tc>
        <w:tc>
          <w:tcPr>
            <w:tcW w:w="3260" w:type="dxa"/>
          </w:tcPr>
          <w:p w:rsidR="001360DE" w:rsidRPr="00FB2811" w:rsidRDefault="001360DE" w:rsidP="00883649">
            <w:pPr>
              <w:suppressAutoHyphens/>
              <w:jc w:val="both"/>
              <w:rPr>
                <w:sz w:val="20"/>
              </w:rPr>
            </w:pPr>
            <w:r w:rsidRPr="00FB2811">
              <w:rPr>
                <w:sz w:val="20"/>
              </w:rPr>
              <w:t xml:space="preserve">В течение </w:t>
            </w:r>
            <w:r>
              <w:rPr>
                <w:sz w:val="20"/>
              </w:rPr>
              <w:t>тре</w:t>
            </w:r>
            <w:r w:rsidRPr="00FB2811">
              <w:rPr>
                <w:sz w:val="20"/>
              </w:rPr>
              <w:t>х дней со дня подачи заявки</w:t>
            </w:r>
          </w:p>
        </w:tc>
        <w:tc>
          <w:tcPr>
            <w:tcW w:w="2410" w:type="dxa"/>
          </w:tcPr>
          <w:p w:rsidR="001360DE" w:rsidRPr="00347A3B" w:rsidRDefault="001360DE" w:rsidP="00883649">
            <w:pPr>
              <w:suppressAutoHyphens/>
              <w:jc w:val="both"/>
              <w:rPr>
                <w:sz w:val="20"/>
              </w:rPr>
            </w:pPr>
            <w:r w:rsidRPr="00347A3B">
              <w:rPr>
                <w:sz w:val="20"/>
              </w:rPr>
              <w:t>Государственные органы, органы местного самоуправления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3402" w:type="dxa"/>
          </w:tcPr>
          <w:p w:rsidR="001360DE" w:rsidRPr="00E5585C" w:rsidRDefault="001360DE" w:rsidP="00B12F85">
            <w:pPr>
              <w:pStyle w:val="a5"/>
              <w:suppressAutoHyphens/>
              <w:spacing w:line="240" w:lineRule="auto"/>
              <w:ind w:firstLine="0"/>
              <w:rPr>
                <w:color w:val="00B0F0"/>
                <w:sz w:val="20"/>
              </w:rPr>
            </w:pPr>
            <w:r w:rsidRPr="00EF05BD">
              <w:rPr>
                <w:sz w:val="20"/>
              </w:rPr>
              <w:t>Рассмотрение уведомления органи</w:t>
            </w:r>
            <w:r>
              <w:rPr>
                <w:sz w:val="20"/>
              </w:rPr>
              <w:t xml:space="preserve">заторов митингов, демонстраций и шествий 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 xml:space="preserve"> п.2 ст.53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2 ст. 52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Не позднее чем в семидневный срок в соответствии с действующим законодательством РФ 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Органы местного самоуправления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CF14A0">
              <w:rPr>
                <w:sz w:val="20"/>
              </w:rPr>
              <w:t>5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Выделение специальных мест для размещения печатных агитационных материалов на территории каждого избирательного участка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п.7 ст.54 ФЗ</w:t>
            </w:r>
          </w:p>
          <w:p w:rsidR="001360DE" w:rsidRPr="00EF05BD" w:rsidRDefault="001360DE" w:rsidP="00883649">
            <w:pPr>
              <w:pStyle w:val="a5"/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7 ст. 53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b/>
                <w:sz w:val="20"/>
              </w:rPr>
            </w:pPr>
            <w:r w:rsidRPr="00EF05BD">
              <w:rPr>
                <w:sz w:val="20"/>
              </w:rPr>
              <w:t>Не позднее</w:t>
            </w:r>
            <w:r>
              <w:rPr>
                <w:sz w:val="20"/>
              </w:rPr>
              <w:t>,</w:t>
            </w:r>
            <w:r w:rsidRPr="00EF05BD">
              <w:rPr>
                <w:sz w:val="20"/>
              </w:rPr>
              <w:t xml:space="preserve"> чем за 30 дней до дня голосования, т.е. </w:t>
            </w:r>
            <w:r w:rsidRPr="00EF05BD">
              <w:rPr>
                <w:b/>
                <w:sz w:val="20"/>
              </w:rPr>
              <w:t xml:space="preserve">не позднее </w:t>
            </w:r>
            <w:r>
              <w:rPr>
                <w:b/>
                <w:sz w:val="20"/>
              </w:rPr>
              <w:t>19.08.2021</w:t>
            </w:r>
          </w:p>
          <w:p w:rsidR="001360DE" w:rsidRPr="00EF05BD" w:rsidRDefault="001360DE" w:rsidP="00883649">
            <w:pPr>
              <w:suppressAutoHyphens/>
              <w:jc w:val="both"/>
              <w:rPr>
                <w:b/>
                <w:sz w:val="20"/>
              </w:rPr>
            </w:pPr>
          </w:p>
        </w:tc>
        <w:tc>
          <w:tcPr>
            <w:tcW w:w="2410" w:type="dxa"/>
          </w:tcPr>
          <w:p w:rsidR="001360DE" w:rsidRPr="00EF05BD" w:rsidRDefault="001360DE" w:rsidP="00B12F85">
            <w:pPr>
              <w:suppressAutoHyphens/>
              <w:adjustRightInd w:val="0"/>
              <w:jc w:val="both"/>
              <w:rPr>
                <w:sz w:val="20"/>
              </w:rPr>
            </w:pPr>
            <w:r w:rsidRPr="00347A3B">
              <w:rPr>
                <w:sz w:val="20"/>
              </w:rPr>
              <w:t xml:space="preserve">Органы местного самоуправления по предложению </w:t>
            </w:r>
            <w:r w:rsidR="00B12F85">
              <w:rPr>
                <w:sz w:val="20"/>
              </w:rPr>
              <w:t>территориальной избирательной комиссии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CF14A0">
              <w:rPr>
                <w:sz w:val="20"/>
              </w:rPr>
              <w:t>6</w:t>
            </w:r>
          </w:p>
        </w:tc>
        <w:tc>
          <w:tcPr>
            <w:tcW w:w="3402" w:type="dxa"/>
          </w:tcPr>
          <w:p w:rsidR="001360DE" w:rsidRPr="00351CA3" w:rsidRDefault="001360DE" w:rsidP="00883649">
            <w:pPr>
              <w:suppressAutoHyphens/>
              <w:jc w:val="both"/>
              <w:rPr>
                <w:sz w:val="20"/>
              </w:rPr>
            </w:pPr>
            <w:r w:rsidRPr="00351CA3">
              <w:rPr>
                <w:sz w:val="20"/>
              </w:rPr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проводимыми выборами, в том числе их размещение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  <w:p w:rsidR="001360DE" w:rsidRPr="00351CA3" w:rsidRDefault="001360DE" w:rsidP="00883649">
            <w:pPr>
              <w:suppressAutoHyphens/>
              <w:jc w:val="right"/>
              <w:rPr>
                <w:sz w:val="20"/>
              </w:rPr>
            </w:pPr>
            <w:r w:rsidRPr="00351CA3">
              <w:rPr>
                <w:sz w:val="20"/>
              </w:rPr>
              <w:t>п. 3 ст. 46 ФЗ</w:t>
            </w:r>
          </w:p>
          <w:p w:rsidR="001360DE" w:rsidRPr="00351CA3" w:rsidRDefault="001360DE" w:rsidP="00883649">
            <w:pPr>
              <w:suppressAutoHyphens/>
              <w:jc w:val="right"/>
              <w:rPr>
                <w:sz w:val="20"/>
              </w:rPr>
            </w:pPr>
            <w:r w:rsidRPr="00351CA3">
              <w:rPr>
                <w:sz w:val="20"/>
              </w:rPr>
              <w:t>ч. 3 ст. 45 ЗПК</w:t>
            </w:r>
          </w:p>
        </w:tc>
        <w:tc>
          <w:tcPr>
            <w:tcW w:w="3260" w:type="dxa"/>
          </w:tcPr>
          <w:p w:rsidR="001360DE" w:rsidRPr="00351CA3" w:rsidRDefault="001360DE" w:rsidP="00883649">
            <w:pPr>
              <w:suppressAutoHyphens/>
              <w:jc w:val="both"/>
              <w:rPr>
                <w:b/>
                <w:sz w:val="20"/>
              </w:rPr>
            </w:pPr>
            <w:r w:rsidRPr="00351CA3">
              <w:rPr>
                <w:sz w:val="20"/>
              </w:rPr>
              <w:t xml:space="preserve">В течение 5 дней до дня голосования, а также в день голосования, т.е. </w:t>
            </w:r>
            <w:r w:rsidRPr="00351CA3">
              <w:rPr>
                <w:b/>
                <w:sz w:val="20"/>
              </w:rPr>
              <w:t>с 1</w:t>
            </w:r>
            <w:r>
              <w:rPr>
                <w:b/>
                <w:sz w:val="20"/>
              </w:rPr>
              <w:t>4</w:t>
            </w:r>
            <w:r w:rsidRPr="00351CA3">
              <w:rPr>
                <w:b/>
                <w:sz w:val="20"/>
              </w:rPr>
              <w:t>.09.2021 по 19.09.2021 включительно</w:t>
            </w:r>
          </w:p>
          <w:p w:rsidR="001360DE" w:rsidRPr="00351CA3" w:rsidRDefault="001360DE" w:rsidP="00883649">
            <w:pPr>
              <w:suppressAutoHyphens/>
              <w:jc w:val="both"/>
              <w:rPr>
                <w:b/>
                <w:sz w:val="20"/>
              </w:rPr>
            </w:pPr>
          </w:p>
          <w:p w:rsidR="001360DE" w:rsidRPr="00351CA3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351CA3" w:rsidRDefault="001360DE" w:rsidP="00883649">
            <w:pPr>
              <w:suppressAutoHyphens/>
              <w:adjustRightInd w:val="0"/>
              <w:rPr>
                <w:sz w:val="20"/>
              </w:rPr>
            </w:pPr>
            <w:r w:rsidRPr="00351CA3">
              <w:rPr>
                <w:sz w:val="20"/>
              </w:rPr>
              <w:t>Редакции средств массовой информации, граждане и организации, публикующие (обнародующие) эти результаты</w:t>
            </w:r>
          </w:p>
          <w:p w:rsidR="001360DE" w:rsidRPr="00351CA3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344"/>
        </w:trPr>
        <w:tc>
          <w:tcPr>
            <w:tcW w:w="9781" w:type="dxa"/>
            <w:gridSpan w:val="4"/>
            <w:vAlign w:val="center"/>
          </w:tcPr>
          <w:p w:rsidR="001360DE" w:rsidRPr="00C91F6D" w:rsidRDefault="001360DE" w:rsidP="00883649">
            <w:pPr>
              <w:jc w:val="center"/>
              <w:rPr>
                <w:b/>
                <w:bCs/>
                <w:sz w:val="20"/>
              </w:rPr>
            </w:pPr>
            <w:r w:rsidRPr="00C91F6D">
              <w:rPr>
                <w:b/>
                <w:bCs/>
                <w:sz w:val="20"/>
              </w:rPr>
              <w:t>ФИНАНСИРОВАНИЕ ВЫБОРОВ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CF14A0">
              <w:rPr>
                <w:sz w:val="20"/>
              </w:rPr>
              <w:t>7</w:t>
            </w:r>
          </w:p>
        </w:tc>
        <w:tc>
          <w:tcPr>
            <w:tcW w:w="3402" w:type="dxa"/>
          </w:tcPr>
          <w:p w:rsidR="001360DE" w:rsidRPr="005D63DB" w:rsidRDefault="001360DE" w:rsidP="00883649">
            <w:pPr>
              <w:suppressAutoHyphens/>
              <w:adjustRightInd w:val="0"/>
              <w:jc w:val="both"/>
              <w:rPr>
                <w:iCs/>
                <w:sz w:val="20"/>
              </w:rPr>
            </w:pPr>
            <w:r w:rsidRPr="00EF05BD">
              <w:rPr>
                <w:sz w:val="20"/>
              </w:rPr>
              <w:t xml:space="preserve">Создание </w:t>
            </w:r>
            <w:r w:rsidRPr="005D63DB">
              <w:rPr>
                <w:sz w:val="20"/>
              </w:rPr>
              <w:t>к</w:t>
            </w:r>
            <w:r w:rsidRPr="005D63DB">
              <w:rPr>
                <w:iCs/>
                <w:sz w:val="20"/>
              </w:rPr>
              <w:t xml:space="preserve">андидатом, выдвинутым </w:t>
            </w:r>
            <w:r>
              <w:rPr>
                <w:sz w:val="20"/>
              </w:rPr>
              <w:t xml:space="preserve">по многомандатному </w:t>
            </w:r>
            <w:r w:rsidRPr="005D63DB">
              <w:rPr>
                <w:iCs/>
                <w:sz w:val="20"/>
              </w:rPr>
              <w:t>избирательному округу,</w:t>
            </w:r>
            <w:r w:rsidRPr="005D63DB">
              <w:rPr>
                <w:sz w:val="20"/>
              </w:rPr>
              <w:t xml:space="preserve"> избирательного фонда для финансирования своей избирательной кампании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>
              <w:rPr>
                <w:sz w:val="20"/>
              </w:rPr>
              <w:t>п. 1 ст. 58</w:t>
            </w:r>
            <w:r w:rsidRPr="00EF05BD">
              <w:rPr>
                <w:sz w:val="20"/>
              </w:rPr>
              <w:t xml:space="preserve">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i/>
                <w:sz w:val="20"/>
              </w:rPr>
            </w:pPr>
            <w:r w:rsidRPr="00EF05BD">
              <w:rPr>
                <w:sz w:val="20"/>
              </w:rPr>
              <w:t>ч. 1 ст. 57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b/>
                <w:i/>
                <w:sz w:val="20"/>
              </w:rPr>
            </w:pPr>
            <w:r w:rsidRPr="00EF05BD">
              <w:rPr>
                <w:sz w:val="20"/>
              </w:rPr>
              <w:t>В период после письменного уведомления соответствующей избирательной комиссии о выдвижении (самовыдвижении) до представления документов для его регистрации этой избирательной комиссией</w:t>
            </w:r>
          </w:p>
        </w:tc>
        <w:tc>
          <w:tcPr>
            <w:tcW w:w="2410" w:type="dxa"/>
          </w:tcPr>
          <w:p w:rsidR="001360DE" w:rsidRPr="00347A3B" w:rsidRDefault="001360DE" w:rsidP="00883649">
            <w:pPr>
              <w:suppressAutoHyphens/>
              <w:adjustRightInd w:val="0"/>
              <w:jc w:val="both"/>
              <w:rPr>
                <w:iCs/>
                <w:sz w:val="20"/>
              </w:rPr>
            </w:pPr>
            <w:r w:rsidRPr="00347A3B">
              <w:rPr>
                <w:iCs/>
                <w:sz w:val="20"/>
              </w:rPr>
              <w:t xml:space="preserve">Кандидат, выдвинутый </w:t>
            </w:r>
            <w:r>
              <w:rPr>
                <w:sz w:val="20"/>
              </w:rPr>
              <w:t xml:space="preserve">по  </w:t>
            </w:r>
            <w:r w:rsidRPr="00347A3B">
              <w:rPr>
                <w:sz w:val="20"/>
              </w:rPr>
              <w:t>многомандатном</w:t>
            </w:r>
            <w:r>
              <w:rPr>
                <w:sz w:val="20"/>
              </w:rPr>
              <w:t xml:space="preserve">у </w:t>
            </w:r>
            <w:r w:rsidRPr="00347A3B">
              <w:rPr>
                <w:iCs/>
                <w:sz w:val="20"/>
              </w:rPr>
              <w:t>избирательному округу</w:t>
            </w:r>
          </w:p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  <w:r w:rsidR="00CF14A0">
              <w:rPr>
                <w:sz w:val="20"/>
              </w:rPr>
              <w:t>8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Выдача кандидату разрешения для открытия специального избирательного счета </w:t>
            </w:r>
          </w:p>
          <w:p w:rsidR="00CF14A0" w:rsidRDefault="001360DE" w:rsidP="00883649">
            <w:pPr>
              <w:suppressAutoHyphens/>
              <w:adjustRightInd w:val="0"/>
              <w:rPr>
                <w:sz w:val="20"/>
              </w:rPr>
            </w:pPr>
            <w:r w:rsidRPr="00EF05BD">
              <w:rPr>
                <w:sz w:val="20"/>
              </w:rPr>
              <w:t xml:space="preserve">ч. 3 ст. 58 ЗПК </w:t>
            </w:r>
          </w:p>
          <w:p w:rsidR="001360DE" w:rsidRPr="00EF05BD" w:rsidRDefault="001360DE" w:rsidP="00883649">
            <w:pPr>
              <w:suppressAutoHyphens/>
              <w:adjustRightInd w:val="0"/>
              <w:rPr>
                <w:sz w:val="20"/>
              </w:rPr>
            </w:pPr>
            <w:r w:rsidRPr="00EF05BD">
              <w:rPr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В течение 3 дней после уведомления </w:t>
            </w:r>
            <w:r>
              <w:rPr>
                <w:sz w:val="20"/>
              </w:rPr>
              <w:t xml:space="preserve">кандидатом </w:t>
            </w:r>
            <w:r w:rsidRPr="00EF05BD">
              <w:rPr>
                <w:sz w:val="20"/>
              </w:rPr>
              <w:t>комисси</w:t>
            </w:r>
            <w:r>
              <w:rPr>
                <w:sz w:val="20"/>
              </w:rPr>
              <w:t>и</w:t>
            </w:r>
            <w:r w:rsidRPr="00EF05BD">
              <w:rPr>
                <w:sz w:val="20"/>
              </w:rPr>
              <w:t xml:space="preserve"> о </w:t>
            </w:r>
            <w:r>
              <w:rPr>
                <w:sz w:val="20"/>
              </w:rPr>
              <w:t xml:space="preserve">своем </w:t>
            </w:r>
            <w:r w:rsidRPr="00EF05BD">
              <w:rPr>
                <w:sz w:val="20"/>
              </w:rPr>
              <w:t xml:space="preserve">выдвижении 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CF14A0">
              <w:rPr>
                <w:sz w:val="20"/>
              </w:rPr>
              <w:t>9</w:t>
            </w:r>
          </w:p>
        </w:tc>
        <w:tc>
          <w:tcPr>
            <w:tcW w:w="3402" w:type="dxa"/>
          </w:tcPr>
          <w:p w:rsidR="001360DE" w:rsidRPr="00625083" w:rsidRDefault="001360DE" w:rsidP="00883649">
            <w:pPr>
              <w:pStyle w:val="31"/>
              <w:suppressAutoHyphens/>
              <w:rPr>
                <w:b w:val="0"/>
                <w:i/>
              </w:rPr>
            </w:pPr>
            <w:r w:rsidRPr="00625083">
              <w:rPr>
                <w:b w:val="0"/>
              </w:rPr>
              <w:t>Открытие кандидат</w:t>
            </w:r>
            <w:r>
              <w:rPr>
                <w:b w:val="0"/>
              </w:rPr>
              <w:t xml:space="preserve">ом, выдвинутым по </w:t>
            </w:r>
            <w:r w:rsidRPr="00625083">
              <w:rPr>
                <w:b w:val="0"/>
              </w:rPr>
              <w:t>многомандатном</w:t>
            </w:r>
            <w:r>
              <w:rPr>
                <w:b w:val="0"/>
              </w:rPr>
              <w:t>у</w:t>
            </w:r>
            <w:r w:rsidRPr="00625083">
              <w:rPr>
                <w:b w:val="0"/>
              </w:rPr>
              <w:t xml:space="preserve"> избирательному округу, в этом избирательном округе специального избирательного счета своего избирательного фонда</w:t>
            </w:r>
          </w:p>
          <w:p w:rsidR="001360DE" w:rsidRPr="00EF05BD" w:rsidRDefault="001360DE" w:rsidP="00883649">
            <w:pPr>
              <w:tabs>
                <w:tab w:val="right" w:pos="4332"/>
              </w:tabs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п.11 ст.58 ФЗ</w:t>
            </w:r>
          </w:p>
          <w:p w:rsidR="001360DE" w:rsidRPr="00EF05BD" w:rsidRDefault="001360DE" w:rsidP="00883649">
            <w:pPr>
              <w:pStyle w:val="31"/>
              <w:suppressAutoHyphens/>
              <w:jc w:val="right"/>
              <w:rPr>
                <w:b w:val="0"/>
                <w:i/>
              </w:rPr>
            </w:pPr>
            <w:r w:rsidRPr="00EF05BD">
              <w:rPr>
                <w:b w:val="0"/>
              </w:rPr>
              <w:t>ч. 1, 3 ст. 58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На осно</w:t>
            </w:r>
            <w:r w:rsidR="00CF14A0">
              <w:rPr>
                <w:sz w:val="20"/>
              </w:rPr>
              <w:t>вании разрешения территориальной</w:t>
            </w:r>
            <w:r w:rsidRPr="00EF05BD">
              <w:rPr>
                <w:sz w:val="20"/>
              </w:rPr>
              <w:t xml:space="preserve"> избирательной комиссии </w:t>
            </w:r>
          </w:p>
        </w:tc>
        <w:tc>
          <w:tcPr>
            <w:tcW w:w="2410" w:type="dxa"/>
          </w:tcPr>
          <w:p w:rsidR="001360DE" w:rsidRPr="00347A3B" w:rsidRDefault="001360DE" w:rsidP="00883649">
            <w:pPr>
              <w:suppressAutoHyphens/>
              <w:rPr>
                <w:sz w:val="20"/>
              </w:rPr>
            </w:pPr>
            <w:r w:rsidRPr="00347A3B">
              <w:rPr>
                <w:sz w:val="20"/>
              </w:rPr>
              <w:t>Кандидат, его уполномоченный  представитель по финансовым вопросам</w:t>
            </w:r>
          </w:p>
        </w:tc>
      </w:tr>
      <w:tr w:rsidR="001360DE" w:rsidRPr="00F4381F" w:rsidTr="00883649">
        <w:trPr>
          <w:trHeight w:val="930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3402" w:type="dxa"/>
          </w:tcPr>
          <w:p w:rsidR="001360DE" w:rsidRPr="003B7913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3B7913">
              <w:rPr>
                <w:sz w:val="20"/>
              </w:rPr>
              <w:t>Открытие кандидату специального избирательного счета</w:t>
            </w:r>
          </w:p>
          <w:p w:rsidR="001360DE" w:rsidRPr="003B7913" w:rsidRDefault="001360DE" w:rsidP="00883649">
            <w:pPr>
              <w:suppressAutoHyphens/>
              <w:adjustRightInd w:val="0"/>
              <w:jc w:val="right"/>
              <w:rPr>
                <w:sz w:val="20"/>
              </w:rPr>
            </w:pPr>
            <w:r w:rsidRPr="003B7913">
              <w:rPr>
                <w:sz w:val="20"/>
              </w:rPr>
              <w:t>п. 11 ст. 58 ФЗ</w:t>
            </w:r>
          </w:p>
          <w:p w:rsidR="001360DE" w:rsidRPr="003B7913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3B7913">
              <w:rPr>
                <w:sz w:val="20"/>
              </w:rPr>
              <w:t xml:space="preserve">                                      ч. 2 ст. 58 ЗПК</w:t>
            </w:r>
          </w:p>
        </w:tc>
        <w:tc>
          <w:tcPr>
            <w:tcW w:w="3260" w:type="dxa"/>
          </w:tcPr>
          <w:p w:rsidR="001360DE" w:rsidRPr="003B7913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3B7913">
              <w:rPr>
                <w:sz w:val="20"/>
              </w:rPr>
              <w:t>Незамедлительно по предъявлении документов</w:t>
            </w:r>
          </w:p>
          <w:p w:rsidR="001360DE" w:rsidRPr="003B7913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adjustRightInd w:val="0"/>
              <w:rPr>
                <w:sz w:val="20"/>
              </w:rPr>
            </w:pPr>
            <w:r>
              <w:rPr>
                <w:sz w:val="20"/>
              </w:rPr>
              <w:t>Филиал публичного акционерного общества «</w:t>
            </w:r>
            <w:r w:rsidRPr="00EF05BD">
              <w:rPr>
                <w:sz w:val="20"/>
              </w:rPr>
              <w:t>Сбер</w:t>
            </w:r>
            <w:r>
              <w:rPr>
                <w:sz w:val="20"/>
              </w:rPr>
              <w:t xml:space="preserve">банк </w:t>
            </w:r>
            <w:r w:rsidRPr="00EF05BD">
              <w:rPr>
                <w:sz w:val="20"/>
              </w:rPr>
              <w:t>Росси</w:t>
            </w:r>
            <w:r>
              <w:rPr>
                <w:sz w:val="20"/>
              </w:rPr>
              <w:t>и»</w:t>
            </w:r>
          </w:p>
          <w:p w:rsidR="001360DE" w:rsidRPr="00EF05BD" w:rsidRDefault="001360DE" w:rsidP="00883649">
            <w:pPr>
              <w:suppressAutoHyphens/>
              <w:adjustRightInd w:val="0"/>
              <w:rPr>
                <w:sz w:val="20"/>
              </w:rPr>
            </w:pP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3402" w:type="dxa"/>
          </w:tcPr>
          <w:p w:rsidR="001360DE" w:rsidRPr="00662974" w:rsidRDefault="001360DE" w:rsidP="00662974">
            <w:pPr>
              <w:pStyle w:val="2"/>
              <w:suppressAutoHyphens/>
              <w:spacing w:line="240" w:lineRule="auto"/>
              <w:jc w:val="both"/>
              <w:rPr>
                <w:sz w:val="20"/>
              </w:rPr>
            </w:pPr>
            <w:r w:rsidRPr="00662974">
              <w:rPr>
                <w:sz w:val="20"/>
              </w:rPr>
              <w:t>Предоставление избирательным комиссиям информации о поступлении и расходовании средств, находящихся на специальных избирательных счетах кандидатов</w:t>
            </w:r>
          </w:p>
          <w:p w:rsidR="001360DE" w:rsidRPr="003B7913" w:rsidRDefault="001360DE" w:rsidP="00883649">
            <w:pPr>
              <w:suppressAutoHyphens/>
              <w:jc w:val="right"/>
              <w:rPr>
                <w:sz w:val="20"/>
              </w:rPr>
            </w:pPr>
            <w:r w:rsidRPr="003B7913">
              <w:rPr>
                <w:sz w:val="20"/>
              </w:rPr>
              <w:t>п. 7 ст. 59 ФЗ</w:t>
            </w:r>
          </w:p>
          <w:p w:rsidR="001360DE" w:rsidRPr="003B7913" w:rsidRDefault="001360DE" w:rsidP="00883649">
            <w:pPr>
              <w:suppressAutoHyphens/>
              <w:jc w:val="right"/>
              <w:rPr>
                <w:sz w:val="20"/>
              </w:rPr>
            </w:pPr>
            <w:r w:rsidRPr="003B7913">
              <w:rPr>
                <w:sz w:val="20"/>
              </w:rPr>
              <w:t>ч. 6 ст. 60 ЗПК</w:t>
            </w:r>
          </w:p>
        </w:tc>
        <w:tc>
          <w:tcPr>
            <w:tcW w:w="3260" w:type="dxa"/>
          </w:tcPr>
          <w:p w:rsidR="001360DE" w:rsidRPr="003B7913" w:rsidRDefault="001360DE" w:rsidP="00883649">
            <w:pPr>
              <w:suppressAutoHyphens/>
              <w:jc w:val="both"/>
              <w:rPr>
                <w:sz w:val="20"/>
              </w:rPr>
            </w:pPr>
            <w:r w:rsidRPr="003B7913">
              <w:rPr>
                <w:sz w:val="20"/>
              </w:rPr>
              <w:t xml:space="preserve">Периодически </w:t>
            </w:r>
            <w:r w:rsidRPr="003B7913">
              <w:rPr>
                <w:b/>
                <w:sz w:val="20"/>
              </w:rPr>
              <w:t>по требованию</w:t>
            </w:r>
            <w:r w:rsidRPr="003B7913">
              <w:rPr>
                <w:sz w:val="20"/>
              </w:rPr>
              <w:t xml:space="preserve"> </w:t>
            </w:r>
            <w:r w:rsidR="00CF14A0">
              <w:rPr>
                <w:sz w:val="20"/>
              </w:rPr>
              <w:t xml:space="preserve">территориальной </w:t>
            </w:r>
            <w:r w:rsidRPr="003B7913">
              <w:rPr>
                <w:sz w:val="20"/>
              </w:rPr>
              <w:t>избирательн</w:t>
            </w:r>
            <w:r w:rsidR="00CF14A0">
              <w:rPr>
                <w:sz w:val="20"/>
              </w:rPr>
              <w:t>ой комиссии</w:t>
            </w:r>
            <w:r w:rsidRPr="003B7913">
              <w:rPr>
                <w:sz w:val="20"/>
              </w:rPr>
              <w:t xml:space="preserve">, </w:t>
            </w:r>
            <w:r>
              <w:rPr>
                <w:b/>
                <w:sz w:val="20"/>
              </w:rPr>
              <w:t>п</w:t>
            </w:r>
            <w:r w:rsidRPr="003B7913">
              <w:rPr>
                <w:b/>
                <w:sz w:val="20"/>
              </w:rPr>
              <w:t>о требованию</w:t>
            </w:r>
            <w:r w:rsidRPr="003B7913">
              <w:rPr>
                <w:sz w:val="20"/>
              </w:rPr>
              <w:t xml:space="preserve"> кандидата</w:t>
            </w:r>
          </w:p>
        </w:tc>
        <w:tc>
          <w:tcPr>
            <w:tcW w:w="2410" w:type="dxa"/>
          </w:tcPr>
          <w:p w:rsidR="001360DE" w:rsidRPr="003B7913" w:rsidRDefault="001360DE" w:rsidP="00883649">
            <w:pPr>
              <w:suppressAutoHyphens/>
              <w:rPr>
                <w:i/>
                <w:sz w:val="20"/>
              </w:rPr>
            </w:pPr>
            <w:r w:rsidRPr="003B7913">
              <w:rPr>
                <w:sz w:val="20"/>
              </w:rPr>
              <w:t>Филиал публичного акционерного общества «Сбербанк России», в котором открыт специальный избирательный счет кандидата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3402" w:type="dxa"/>
          </w:tcPr>
          <w:p w:rsidR="001360DE" w:rsidRPr="004812F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4812FD">
              <w:rPr>
                <w:sz w:val="20"/>
              </w:rPr>
              <w:t>Представление заверенных копий первичных финансовых документов, подтверждающих поступление и расходование средств избирательных фондов</w:t>
            </w:r>
          </w:p>
          <w:p w:rsidR="001360DE" w:rsidRPr="004812FD" w:rsidRDefault="001360DE" w:rsidP="00883649">
            <w:pPr>
              <w:suppressAutoHyphens/>
              <w:jc w:val="right"/>
              <w:rPr>
                <w:sz w:val="20"/>
              </w:rPr>
            </w:pPr>
            <w:r w:rsidRPr="004812FD">
              <w:rPr>
                <w:sz w:val="20"/>
              </w:rPr>
              <w:t>п. 7 ст. 59 ФЗ</w:t>
            </w:r>
          </w:p>
          <w:p w:rsidR="001360DE" w:rsidRPr="004812FD" w:rsidRDefault="001360DE" w:rsidP="00883649">
            <w:pPr>
              <w:suppressAutoHyphens/>
              <w:jc w:val="right"/>
            </w:pPr>
            <w:r w:rsidRPr="004812FD">
              <w:rPr>
                <w:sz w:val="20"/>
              </w:rPr>
              <w:t>ч. 6 ст. 60 ЗПК</w:t>
            </w:r>
          </w:p>
        </w:tc>
        <w:tc>
          <w:tcPr>
            <w:tcW w:w="3260" w:type="dxa"/>
          </w:tcPr>
          <w:p w:rsidR="001360DE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В </w:t>
            </w:r>
            <w:r w:rsidRPr="009E4552">
              <w:rPr>
                <w:sz w:val="20"/>
              </w:rPr>
              <w:t>тре</w:t>
            </w:r>
            <w:r w:rsidR="001D1350">
              <w:rPr>
                <w:sz w:val="20"/>
              </w:rPr>
              <w:t xml:space="preserve">хдневный срок, а за 3 дня до </w:t>
            </w:r>
            <w:r>
              <w:rPr>
                <w:sz w:val="20"/>
              </w:rPr>
              <w:t>п</w:t>
            </w:r>
            <w:r w:rsidR="001D1350">
              <w:rPr>
                <w:sz w:val="20"/>
              </w:rPr>
              <w:t>ервого дня</w:t>
            </w:r>
            <w:r w:rsidRPr="009E4552">
              <w:rPr>
                <w:sz w:val="20"/>
              </w:rPr>
              <w:t xml:space="preserve"> голосования</w:t>
            </w:r>
            <w:r>
              <w:rPr>
                <w:sz w:val="20"/>
              </w:rPr>
              <w:t>,</w:t>
            </w:r>
            <w:r w:rsidRPr="00981B24">
              <w:rPr>
                <w:b/>
                <w:sz w:val="20"/>
              </w:rPr>
              <w:t xml:space="preserve"> т.е. с 13.09.2021</w:t>
            </w:r>
            <w:r w:rsidR="008A3BDB">
              <w:rPr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 w:rsidRPr="009E4552">
              <w:rPr>
                <w:sz w:val="20"/>
              </w:rPr>
              <w:t xml:space="preserve"> немедленно</w:t>
            </w:r>
            <w:r>
              <w:rPr>
                <w:sz w:val="20"/>
              </w:rPr>
              <w:t>:</w:t>
            </w:r>
          </w:p>
          <w:p w:rsidR="001360DE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- п</w:t>
            </w:r>
            <w:r w:rsidRPr="004812FD">
              <w:rPr>
                <w:sz w:val="20"/>
              </w:rPr>
              <w:t xml:space="preserve">о представлению </w:t>
            </w:r>
            <w:r w:rsidR="00CF14A0">
              <w:rPr>
                <w:sz w:val="20"/>
              </w:rPr>
              <w:t xml:space="preserve">территориальной </w:t>
            </w:r>
            <w:r w:rsidRPr="004812FD">
              <w:rPr>
                <w:sz w:val="20"/>
              </w:rPr>
              <w:t>избирательн</w:t>
            </w:r>
            <w:r w:rsidR="00CF14A0">
              <w:rPr>
                <w:sz w:val="20"/>
              </w:rPr>
              <w:t>ой комиссии</w:t>
            </w:r>
            <w:r>
              <w:rPr>
                <w:sz w:val="20"/>
              </w:rPr>
              <w:t>,</w:t>
            </w:r>
          </w:p>
          <w:p w:rsidR="001360DE" w:rsidRPr="00481160" w:rsidRDefault="001360DE" w:rsidP="00883649">
            <w:pPr>
              <w:suppressAutoHyphens/>
              <w:adjustRightInd w:val="0"/>
              <w:jc w:val="both"/>
              <w:rPr>
                <w:color w:val="FF0000"/>
                <w:sz w:val="20"/>
              </w:rPr>
            </w:pPr>
            <w:r>
              <w:rPr>
                <w:sz w:val="20"/>
              </w:rPr>
              <w:t>- п</w:t>
            </w:r>
            <w:r w:rsidRPr="004812FD">
              <w:rPr>
                <w:sz w:val="20"/>
              </w:rPr>
              <w:t>о требованию кандидата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adjustRightInd w:val="0"/>
              <w:rPr>
                <w:sz w:val="20"/>
              </w:rPr>
            </w:pPr>
            <w:r w:rsidRPr="007F741F">
              <w:rPr>
                <w:sz w:val="20"/>
              </w:rPr>
              <w:t>Филиал публичного акционерного общества «Сбербанк России», в котором открыт специальный избирательный счет кандидата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3402" w:type="dxa"/>
          </w:tcPr>
          <w:p w:rsidR="001360DE" w:rsidRPr="003B7913" w:rsidRDefault="001360DE" w:rsidP="00883649">
            <w:pPr>
              <w:adjustRightInd w:val="0"/>
              <w:jc w:val="both"/>
              <w:rPr>
                <w:sz w:val="20"/>
              </w:rPr>
            </w:pPr>
            <w:r w:rsidRPr="003B7913">
              <w:rPr>
                <w:sz w:val="20"/>
              </w:rPr>
              <w:t>Направление в средства массовой информации для опубликования сведений о поступлении и расходовании средств избирательных фондов кандидатов</w:t>
            </w:r>
          </w:p>
          <w:p w:rsidR="001360DE" w:rsidRPr="00B12F85" w:rsidRDefault="001360DE" w:rsidP="00B12F85">
            <w:pPr>
              <w:pStyle w:val="2"/>
              <w:suppressAutoHyphens/>
              <w:spacing w:line="240" w:lineRule="auto"/>
              <w:jc w:val="right"/>
              <w:rPr>
                <w:sz w:val="20"/>
              </w:rPr>
            </w:pPr>
            <w:r w:rsidRPr="00B12F85">
              <w:rPr>
                <w:sz w:val="20"/>
              </w:rPr>
              <w:t>п. 8 ст. 59 ФЗ</w:t>
            </w:r>
          </w:p>
          <w:p w:rsidR="001360DE" w:rsidRPr="003B7913" w:rsidRDefault="001360DE" w:rsidP="00B12F85">
            <w:pPr>
              <w:pStyle w:val="2"/>
              <w:suppressAutoHyphens/>
              <w:spacing w:line="240" w:lineRule="auto"/>
              <w:jc w:val="right"/>
              <w:rPr>
                <w:i/>
              </w:rPr>
            </w:pPr>
            <w:r w:rsidRPr="00B12F85">
              <w:rPr>
                <w:sz w:val="20"/>
              </w:rPr>
              <w:t>ч. 7 ст. 60 ЗПК</w:t>
            </w:r>
          </w:p>
        </w:tc>
        <w:tc>
          <w:tcPr>
            <w:tcW w:w="3260" w:type="dxa"/>
          </w:tcPr>
          <w:p w:rsidR="001360DE" w:rsidRPr="003B7913" w:rsidRDefault="001360DE" w:rsidP="00883649">
            <w:pPr>
              <w:suppressAutoHyphens/>
              <w:jc w:val="both"/>
              <w:rPr>
                <w:sz w:val="20"/>
              </w:rPr>
            </w:pPr>
            <w:r w:rsidRPr="003B7913">
              <w:rPr>
                <w:sz w:val="20"/>
              </w:rPr>
              <w:t>Периодически до дня голосования</w:t>
            </w:r>
          </w:p>
        </w:tc>
        <w:tc>
          <w:tcPr>
            <w:tcW w:w="2410" w:type="dxa"/>
          </w:tcPr>
          <w:p w:rsidR="001360DE" w:rsidRPr="003B7913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3402" w:type="dxa"/>
          </w:tcPr>
          <w:p w:rsidR="001360DE" w:rsidRPr="00662974" w:rsidRDefault="001360DE" w:rsidP="00662974">
            <w:pPr>
              <w:pStyle w:val="2"/>
              <w:suppressAutoHyphens/>
              <w:spacing w:line="240" w:lineRule="auto"/>
              <w:jc w:val="both"/>
              <w:rPr>
                <w:sz w:val="20"/>
              </w:rPr>
            </w:pPr>
            <w:r w:rsidRPr="00662974">
              <w:rPr>
                <w:sz w:val="20"/>
              </w:rPr>
              <w:t>Опубликование сведений о поступлении и расходовании средств избирательных фондов кандидатов</w:t>
            </w:r>
          </w:p>
          <w:p w:rsidR="001360DE" w:rsidRPr="00662974" w:rsidRDefault="001360DE" w:rsidP="00662974">
            <w:pPr>
              <w:pStyle w:val="2"/>
              <w:suppressAutoHyphens/>
              <w:spacing w:line="240" w:lineRule="auto"/>
              <w:jc w:val="right"/>
              <w:rPr>
                <w:sz w:val="20"/>
              </w:rPr>
            </w:pPr>
            <w:r w:rsidRPr="00662974">
              <w:rPr>
                <w:sz w:val="20"/>
              </w:rPr>
              <w:t>п. 8 ст. 59 ФЗ</w:t>
            </w:r>
          </w:p>
          <w:p w:rsidR="001360DE" w:rsidRPr="00B12F85" w:rsidRDefault="001360DE" w:rsidP="00B12F85">
            <w:pPr>
              <w:pStyle w:val="2"/>
              <w:suppressAutoHyphens/>
              <w:spacing w:line="240" w:lineRule="auto"/>
              <w:jc w:val="right"/>
              <w:rPr>
                <w:i/>
                <w:sz w:val="20"/>
              </w:rPr>
            </w:pPr>
            <w:r w:rsidRPr="00B12F85">
              <w:rPr>
                <w:sz w:val="20"/>
              </w:rPr>
              <w:t>ч. 7 ст. 60 ЗПК</w:t>
            </w:r>
          </w:p>
        </w:tc>
        <w:tc>
          <w:tcPr>
            <w:tcW w:w="3260" w:type="dxa"/>
          </w:tcPr>
          <w:p w:rsidR="001360DE" w:rsidRPr="003B7913" w:rsidRDefault="001360DE" w:rsidP="00883649">
            <w:pPr>
              <w:suppressAutoHyphens/>
              <w:jc w:val="both"/>
              <w:rPr>
                <w:sz w:val="20"/>
              </w:rPr>
            </w:pPr>
            <w:r w:rsidRPr="003B7913">
              <w:rPr>
                <w:sz w:val="20"/>
              </w:rPr>
              <w:t xml:space="preserve">В течение 3 дней со дня получения </w:t>
            </w:r>
          </w:p>
        </w:tc>
        <w:tc>
          <w:tcPr>
            <w:tcW w:w="2410" w:type="dxa"/>
          </w:tcPr>
          <w:p w:rsidR="001360DE" w:rsidRPr="003B7913" w:rsidRDefault="001360DE" w:rsidP="00883649">
            <w:pPr>
              <w:suppressAutoHyphens/>
              <w:jc w:val="both"/>
              <w:rPr>
                <w:sz w:val="20"/>
              </w:rPr>
            </w:pPr>
            <w:r w:rsidRPr="003B7913">
              <w:rPr>
                <w:sz w:val="20"/>
              </w:rPr>
              <w:t>Редакции муниципальных периодических печатных изданий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CF14A0">
              <w:rPr>
                <w:sz w:val="20"/>
              </w:rPr>
              <w:t>5</w:t>
            </w:r>
          </w:p>
        </w:tc>
        <w:tc>
          <w:tcPr>
            <w:tcW w:w="3402" w:type="dxa"/>
          </w:tcPr>
          <w:p w:rsidR="001360DE" w:rsidRPr="003B7913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3B7913">
              <w:rPr>
                <w:sz w:val="20"/>
              </w:rPr>
              <w:t xml:space="preserve">Перечисление неизрасходованных денежных средств, находящиеся на специальном избирательном счете, гражданам и юридическим лицам, осуществившим добровольные пожертвования либо перечисления в избирательный фонд, пропорционально вложенным ими средствам за вычетом расходов на пересылку </w:t>
            </w:r>
          </w:p>
          <w:p w:rsidR="001360DE" w:rsidRPr="003B7913" w:rsidRDefault="001360DE" w:rsidP="00883649">
            <w:pPr>
              <w:suppressAutoHyphens/>
              <w:jc w:val="right"/>
              <w:rPr>
                <w:sz w:val="20"/>
              </w:rPr>
            </w:pPr>
            <w:r w:rsidRPr="003B7913">
              <w:rPr>
                <w:sz w:val="20"/>
              </w:rPr>
              <w:t>п. 11 ст. 59 ФЗ</w:t>
            </w:r>
          </w:p>
          <w:p w:rsidR="001360DE" w:rsidRPr="003B7913" w:rsidRDefault="001360DE" w:rsidP="00883649">
            <w:pPr>
              <w:suppressAutoHyphens/>
              <w:jc w:val="right"/>
              <w:rPr>
                <w:sz w:val="20"/>
              </w:rPr>
            </w:pPr>
            <w:r w:rsidRPr="003B7913">
              <w:rPr>
                <w:sz w:val="20"/>
              </w:rPr>
              <w:t>ст. 61 ЗПК</w:t>
            </w:r>
          </w:p>
        </w:tc>
        <w:tc>
          <w:tcPr>
            <w:tcW w:w="3260" w:type="dxa"/>
          </w:tcPr>
          <w:p w:rsidR="001360DE" w:rsidRPr="003B7913" w:rsidRDefault="001360DE" w:rsidP="00883649">
            <w:pPr>
              <w:suppressAutoHyphens/>
              <w:jc w:val="both"/>
              <w:rPr>
                <w:sz w:val="20"/>
              </w:rPr>
            </w:pPr>
            <w:r w:rsidRPr="003B7913">
              <w:rPr>
                <w:sz w:val="20"/>
              </w:rPr>
              <w:t>После дня голосования, до представления итогового финансового отчета</w:t>
            </w:r>
          </w:p>
          <w:p w:rsidR="001360DE" w:rsidRPr="003B7913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3B7913" w:rsidRDefault="001360DE" w:rsidP="00883649">
            <w:pPr>
              <w:pStyle w:val="5"/>
              <w:suppressAutoHyphens/>
              <w:jc w:val="both"/>
              <w:rPr>
                <w:b w:val="0"/>
                <w:i/>
              </w:rPr>
            </w:pPr>
            <w:r w:rsidRPr="003B7913">
              <w:rPr>
                <w:b w:val="0"/>
              </w:rPr>
              <w:t>Кандидат</w:t>
            </w:r>
          </w:p>
          <w:p w:rsidR="001360DE" w:rsidRPr="003B7913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CF14A0">
              <w:rPr>
                <w:sz w:val="20"/>
              </w:rPr>
              <w:t>6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Перечисление </w:t>
            </w:r>
            <w:r>
              <w:rPr>
                <w:sz w:val="20"/>
              </w:rPr>
              <w:t xml:space="preserve">в бесспорном порядке </w:t>
            </w:r>
            <w:r w:rsidRPr="00EF05BD">
              <w:rPr>
                <w:sz w:val="20"/>
              </w:rPr>
              <w:t>на счет избирательной комиссии</w:t>
            </w:r>
            <w:r>
              <w:rPr>
                <w:sz w:val="20"/>
              </w:rPr>
              <w:t>, организующей выборы</w:t>
            </w:r>
            <w:r w:rsidRPr="00EF05BD">
              <w:rPr>
                <w:sz w:val="20"/>
              </w:rPr>
              <w:t>, причитающихся ей денежных средств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 11 ст. 59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ст. 61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iCs/>
                <w:sz w:val="20"/>
              </w:rPr>
              <w:t>По истечении 30 дней со дня голосования,</w:t>
            </w:r>
            <w:r w:rsidRPr="00EF05BD">
              <w:rPr>
                <w:sz w:val="20"/>
              </w:rPr>
              <w:t xml:space="preserve"> по письменному указанию </w:t>
            </w:r>
            <w:r w:rsidR="00CF14A0">
              <w:rPr>
                <w:sz w:val="20"/>
              </w:rPr>
              <w:t>территориальной избирательной комиссии</w:t>
            </w:r>
            <w:r>
              <w:rPr>
                <w:sz w:val="20"/>
              </w:rPr>
              <w:t xml:space="preserve">, </w:t>
            </w:r>
            <w:r w:rsidRPr="004812FD">
              <w:rPr>
                <w:b/>
                <w:sz w:val="20"/>
              </w:rPr>
              <w:t>т.е.</w:t>
            </w:r>
            <w:r>
              <w:rPr>
                <w:b/>
                <w:sz w:val="20"/>
              </w:rPr>
              <w:t>19.10.2021</w:t>
            </w:r>
          </w:p>
        </w:tc>
        <w:tc>
          <w:tcPr>
            <w:tcW w:w="2410" w:type="dxa"/>
          </w:tcPr>
          <w:p w:rsidR="001360DE" w:rsidRDefault="001360DE" w:rsidP="008836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Кредитная организация</w:t>
            </w:r>
          </w:p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67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Перечисление в доход </w:t>
            </w:r>
            <w:r>
              <w:rPr>
                <w:sz w:val="20"/>
              </w:rPr>
              <w:t xml:space="preserve">соответствующего </w:t>
            </w:r>
            <w:r w:rsidRPr="00EF05BD">
              <w:rPr>
                <w:sz w:val="20"/>
              </w:rPr>
              <w:t>бюджета неизрасходованных денежных средств, оставшихся на специальных избирательных счетах</w:t>
            </w:r>
            <w:r>
              <w:rPr>
                <w:sz w:val="20"/>
              </w:rPr>
              <w:t xml:space="preserve"> и закрытие этого счета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 11 ст. 59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ст. 61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По истечении 60 дней со дня голосования</w:t>
            </w:r>
            <w:r>
              <w:rPr>
                <w:sz w:val="20"/>
              </w:rPr>
              <w:t xml:space="preserve">, </w:t>
            </w:r>
            <w:r w:rsidRPr="004812FD">
              <w:rPr>
                <w:b/>
                <w:sz w:val="20"/>
              </w:rPr>
              <w:t>т.е.</w:t>
            </w:r>
            <w:r>
              <w:rPr>
                <w:b/>
                <w:sz w:val="20"/>
              </w:rPr>
              <w:t xml:space="preserve"> 18.11.2021</w:t>
            </w:r>
          </w:p>
        </w:tc>
        <w:tc>
          <w:tcPr>
            <w:tcW w:w="2410" w:type="dxa"/>
          </w:tcPr>
          <w:p w:rsidR="001360DE" w:rsidRDefault="001360DE" w:rsidP="008836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Кредитная организация</w:t>
            </w:r>
          </w:p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1032"/>
        </w:trPr>
        <w:tc>
          <w:tcPr>
            <w:tcW w:w="709" w:type="dxa"/>
            <w:vMerge w:val="restart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CF14A0">
              <w:rPr>
                <w:sz w:val="20"/>
              </w:rPr>
              <w:t>8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FC57E4">
              <w:rPr>
                <w:sz w:val="20"/>
              </w:rPr>
              <w:t xml:space="preserve">Представление финансовых </w:t>
            </w:r>
            <w:r w:rsidRPr="00FC57E4">
              <w:rPr>
                <w:rFonts w:eastAsia="Calibri"/>
                <w:sz w:val="20"/>
              </w:rPr>
              <w:t>отчетов о расходовании средств</w:t>
            </w:r>
            <w:r w:rsidRPr="00FC57E4">
              <w:rPr>
                <w:sz w:val="20"/>
              </w:rPr>
              <w:t>, выделенных из бюджета на подготовку и проведение выборов: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962"/>
        </w:trPr>
        <w:tc>
          <w:tcPr>
            <w:tcW w:w="709" w:type="dxa"/>
            <w:vMerge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1360DE" w:rsidRPr="00EF05BD" w:rsidRDefault="001360DE" w:rsidP="001360DE">
            <w:pPr>
              <w:numPr>
                <w:ilvl w:val="0"/>
                <w:numId w:val="29"/>
              </w:numPr>
              <w:tabs>
                <w:tab w:val="clear" w:pos="720"/>
                <w:tab w:val="num" w:pos="-166"/>
                <w:tab w:val="left" w:pos="238"/>
              </w:tabs>
              <w:suppressAutoHyphens/>
              <w:autoSpaceDE w:val="0"/>
              <w:autoSpaceDN w:val="0"/>
              <w:ind w:left="0" w:firstLine="0"/>
              <w:jc w:val="both"/>
              <w:rPr>
                <w:sz w:val="20"/>
              </w:rPr>
            </w:pPr>
            <w:r>
              <w:rPr>
                <w:sz w:val="20"/>
              </w:rPr>
              <w:t>в территориальную</w:t>
            </w:r>
            <w:r w:rsidRPr="00EF05BD">
              <w:rPr>
                <w:sz w:val="20"/>
              </w:rPr>
              <w:t xml:space="preserve"> избирательную комиссию                        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5 ст. 56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Не позднее чем через 10 дней со дня голосования, </w:t>
            </w:r>
            <w:r w:rsidRPr="00A04259">
              <w:rPr>
                <w:b/>
                <w:sz w:val="20"/>
              </w:rPr>
              <w:t>т.е. в период с 19.09.2021 по 29.09.2021</w:t>
            </w:r>
          </w:p>
        </w:tc>
        <w:tc>
          <w:tcPr>
            <w:tcW w:w="2410" w:type="dxa"/>
          </w:tcPr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</w:t>
            </w:r>
            <w:r w:rsidRPr="00EF05BD">
              <w:rPr>
                <w:sz w:val="20"/>
              </w:rPr>
              <w:t>частковые избирательные комиссии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Merge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EF05BD">
              <w:rPr>
                <w:sz w:val="20"/>
              </w:rPr>
              <w:t>в представительный орган муниципального образования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7 ст. 56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Не позднее чем через 2 месяца со дня официального опубликования общих результатов выборов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Merge w:val="restart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CF14A0">
              <w:rPr>
                <w:sz w:val="20"/>
              </w:rPr>
              <w:t>9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3D354D">
              <w:rPr>
                <w:sz w:val="20"/>
              </w:rPr>
              <w:t>редставл</w:t>
            </w:r>
            <w:r>
              <w:rPr>
                <w:sz w:val="20"/>
              </w:rPr>
              <w:t>ение</w:t>
            </w:r>
            <w:r w:rsidRPr="003D354D">
              <w:rPr>
                <w:sz w:val="20"/>
              </w:rPr>
              <w:t xml:space="preserve"> в </w:t>
            </w:r>
            <w:r>
              <w:rPr>
                <w:sz w:val="20"/>
              </w:rPr>
              <w:t xml:space="preserve">соответствующую </w:t>
            </w:r>
            <w:r w:rsidRPr="003D354D">
              <w:rPr>
                <w:sz w:val="20"/>
              </w:rPr>
              <w:t>избирательную комиссию финансов</w:t>
            </w:r>
            <w:r>
              <w:rPr>
                <w:sz w:val="20"/>
              </w:rPr>
              <w:t>ого</w:t>
            </w:r>
            <w:r w:rsidRPr="003D354D">
              <w:rPr>
                <w:sz w:val="20"/>
              </w:rPr>
              <w:t xml:space="preserve"> отчет</w:t>
            </w:r>
            <w:r>
              <w:rPr>
                <w:sz w:val="20"/>
              </w:rPr>
              <w:t>а</w:t>
            </w:r>
            <w:r w:rsidRPr="003D354D">
              <w:rPr>
                <w:sz w:val="20"/>
              </w:rPr>
              <w:t xml:space="preserve"> о размере избирательного фонда, обо всех источниках его формирования, а также обо всех расходах, произведенных за счет средств своего избирательного фонда</w:t>
            </w:r>
            <w:r>
              <w:rPr>
                <w:sz w:val="20"/>
              </w:rPr>
              <w:t>:</w:t>
            </w:r>
          </w:p>
        </w:tc>
        <w:tc>
          <w:tcPr>
            <w:tcW w:w="3260" w:type="dxa"/>
          </w:tcPr>
          <w:p w:rsidR="001360DE" w:rsidRPr="003E0A2E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1360DE" w:rsidRPr="003E0A2E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3E0A2E">
              <w:rPr>
                <w:sz w:val="20"/>
              </w:rPr>
              <w:t>Кандида</w:t>
            </w:r>
            <w:r>
              <w:rPr>
                <w:sz w:val="20"/>
              </w:rPr>
              <w:t>т, выдвинутый по многомандатному</w:t>
            </w:r>
            <w:r w:rsidRPr="003E0A2E">
              <w:rPr>
                <w:sz w:val="20"/>
              </w:rPr>
              <w:t xml:space="preserve">  избирательному округу</w:t>
            </w:r>
          </w:p>
          <w:p w:rsidR="001360DE" w:rsidRPr="003E0A2E" w:rsidRDefault="001360DE" w:rsidP="00883649">
            <w:pPr>
              <w:suppressAutoHyphens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Merge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1360DE" w:rsidRPr="00662974" w:rsidRDefault="001360DE" w:rsidP="00883649">
            <w:pPr>
              <w:pStyle w:val="2"/>
              <w:suppressAutoHyphens/>
              <w:jc w:val="both"/>
              <w:rPr>
                <w:sz w:val="20"/>
              </w:rPr>
            </w:pPr>
            <w:r w:rsidRPr="00662974">
              <w:rPr>
                <w:sz w:val="20"/>
              </w:rPr>
              <w:t xml:space="preserve">Первый финансовый отчет </w:t>
            </w:r>
          </w:p>
          <w:p w:rsidR="001360DE" w:rsidRDefault="001360DE" w:rsidP="00883649">
            <w:pPr>
              <w:suppressAutoHyphens/>
              <w:adjustRightInd w:val="0"/>
              <w:jc w:val="both"/>
              <w:rPr>
                <w:color w:val="00B0F0"/>
                <w:sz w:val="20"/>
              </w:rPr>
            </w:pPr>
          </w:p>
          <w:p w:rsidR="001360DE" w:rsidRDefault="001360DE" w:rsidP="00883649">
            <w:pPr>
              <w:suppressAutoHyphens/>
              <w:adjustRightInd w:val="0"/>
              <w:jc w:val="both"/>
              <w:rPr>
                <w:color w:val="00B0F0"/>
                <w:sz w:val="20"/>
              </w:rPr>
            </w:pPr>
          </w:p>
          <w:p w:rsidR="001360DE" w:rsidRDefault="001360DE" w:rsidP="00883649">
            <w:pPr>
              <w:suppressAutoHyphens/>
              <w:adjustRightInd w:val="0"/>
              <w:jc w:val="both"/>
              <w:rPr>
                <w:color w:val="00B0F0"/>
                <w:sz w:val="20"/>
              </w:rPr>
            </w:pPr>
          </w:p>
          <w:p w:rsidR="001360DE" w:rsidRPr="00EF05BD" w:rsidRDefault="001360DE" w:rsidP="00883649">
            <w:pPr>
              <w:suppressAutoHyphens/>
              <w:adjustRightInd w:val="0"/>
              <w:jc w:val="right"/>
              <w:rPr>
                <w:sz w:val="20"/>
              </w:rPr>
            </w:pPr>
            <w:r w:rsidRPr="006F7589">
              <w:rPr>
                <w:sz w:val="20"/>
              </w:rPr>
              <w:t>ч. 1 ст. 60 ЗПК</w:t>
            </w:r>
          </w:p>
        </w:tc>
        <w:tc>
          <w:tcPr>
            <w:tcW w:w="3260" w:type="dxa"/>
          </w:tcPr>
          <w:p w:rsidR="001360DE" w:rsidRPr="003E0A2E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9E254C">
              <w:rPr>
                <w:sz w:val="20"/>
              </w:rPr>
              <w:t xml:space="preserve">Одновременно с представлением </w:t>
            </w:r>
            <w:r w:rsidRPr="009E254C">
              <w:rPr>
                <w:rFonts w:eastAsiaTheme="minorHAnsi"/>
                <w:bCs/>
                <w:sz w:val="20"/>
                <w:lang w:eastAsia="en-US"/>
              </w:rPr>
              <w:t>в соответствующую избирательную комиссию</w:t>
            </w:r>
            <w:r>
              <w:rPr>
                <w:rFonts w:eastAsiaTheme="minorHAnsi"/>
                <w:bCs/>
                <w:sz w:val="20"/>
                <w:lang w:eastAsia="en-US"/>
              </w:rPr>
              <w:t xml:space="preserve"> </w:t>
            </w:r>
            <w:r w:rsidRPr="009E254C">
              <w:rPr>
                <w:sz w:val="20"/>
              </w:rPr>
              <w:t>документов, необходимых</w:t>
            </w:r>
            <w:r w:rsidRPr="003E0A2E">
              <w:rPr>
                <w:sz w:val="20"/>
              </w:rPr>
              <w:t xml:space="preserve"> для регистрации кандидата</w:t>
            </w:r>
          </w:p>
        </w:tc>
        <w:tc>
          <w:tcPr>
            <w:tcW w:w="2410" w:type="dxa"/>
            <w:vMerge/>
          </w:tcPr>
          <w:p w:rsidR="001360DE" w:rsidRPr="003E0A2E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Merge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:rsidR="001360DE" w:rsidRPr="00662974" w:rsidRDefault="001360DE" w:rsidP="00883649">
            <w:pPr>
              <w:pStyle w:val="2"/>
              <w:suppressAutoHyphens/>
              <w:jc w:val="both"/>
              <w:rPr>
                <w:sz w:val="20"/>
              </w:rPr>
            </w:pPr>
            <w:r w:rsidRPr="00662974">
              <w:rPr>
                <w:sz w:val="20"/>
              </w:rPr>
              <w:t>Итоговый финансовый отчет</w:t>
            </w:r>
          </w:p>
          <w:p w:rsidR="001360DE" w:rsidRPr="00662974" w:rsidRDefault="001360DE" w:rsidP="00883649">
            <w:pPr>
              <w:suppressAutoHyphens/>
              <w:jc w:val="right"/>
              <w:rPr>
                <w:sz w:val="20"/>
              </w:rPr>
            </w:pPr>
            <w:r w:rsidRPr="00662974">
              <w:rPr>
                <w:sz w:val="20"/>
              </w:rPr>
              <w:t>п. 9 ст. 59 ФЗ</w:t>
            </w:r>
          </w:p>
          <w:p w:rsidR="001360DE" w:rsidRPr="006F7589" w:rsidRDefault="001360DE" w:rsidP="00883649">
            <w:pPr>
              <w:pStyle w:val="2"/>
              <w:suppressAutoHyphens/>
              <w:jc w:val="right"/>
            </w:pPr>
            <w:r w:rsidRPr="00662974">
              <w:rPr>
                <w:sz w:val="20"/>
              </w:rPr>
              <w:t>ч. 1 ст. 60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Не позднее чем через 30 дней со дня официального опубликования общих результатов выборов </w:t>
            </w:r>
          </w:p>
        </w:tc>
        <w:tc>
          <w:tcPr>
            <w:tcW w:w="2410" w:type="dxa"/>
            <w:vMerge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3402" w:type="dxa"/>
          </w:tcPr>
          <w:p w:rsidR="001360DE" w:rsidRPr="00C44E0A" w:rsidRDefault="001360DE" w:rsidP="00662974">
            <w:pPr>
              <w:pStyle w:val="2"/>
              <w:suppressAutoHyphens/>
              <w:spacing w:line="240" w:lineRule="auto"/>
              <w:jc w:val="both"/>
            </w:pPr>
            <w:r w:rsidRPr="00662974">
              <w:rPr>
                <w:sz w:val="20"/>
              </w:rPr>
              <w:t>Передача копий финансовых отчетов кандидат</w:t>
            </w:r>
            <w:r w:rsidR="00CF14A0">
              <w:rPr>
                <w:sz w:val="20"/>
              </w:rPr>
              <w:t>ов, выдвинутых по многомандатному  избирательному округу</w:t>
            </w:r>
            <w:r w:rsidRPr="00662974">
              <w:rPr>
                <w:sz w:val="20"/>
              </w:rPr>
              <w:t>, в средства массовой</w:t>
            </w:r>
            <w:r w:rsidRPr="00C44E0A">
              <w:t xml:space="preserve"> </w:t>
            </w:r>
            <w:r w:rsidRPr="00662974">
              <w:rPr>
                <w:sz w:val="20"/>
              </w:rPr>
              <w:t>информации для опубликования</w:t>
            </w:r>
          </w:p>
          <w:p w:rsidR="001360DE" w:rsidRPr="00C44E0A" w:rsidRDefault="001360DE" w:rsidP="00883649">
            <w:pPr>
              <w:suppressAutoHyphens/>
              <w:jc w:val="right"/>
              <w:rPr>
                <w:sz w:val="20"/>
              </w:rPr>
            </w:pPr>
            <w:r w:rsidRPr="00C44E0A">
              <w:rPr>
                <w:sz w:val="20"/>
              </w:rPr>
              <w:t>п. 9.1 ст.59 ФЗ</w:t>
            </w:r>
          </w:p>
          <w:p w:rsidR="001360DE" w:rsidRPr="00B12F85" w:rsidRDefault="001360DE" w:rsidP="00883649">
            <w:pPr>
              <w:pStyle w:val="2"/>
              <w:suppressAutoHyphens/>
              <w:jc w:val="right"/>
              <w:rPr>
                <w:sz w:val="20"/>
              </w:rPr>
            </w:pPr>
            <w:r w:rsidRPr="00B12F85">
              <w:rPr>
                <w:sz w:val="20"/>
              </w:rPr>
              <w:t xml:space="preserve">ч. 3 ст. 60 ЗПК 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Не позднее чем через 5 дней со дня их получения</w:t>
            </w:r>
          </w:p>
        </w:tc>
        <w:tc>
          <w:tcPr>
            <w:tcW w:w="2410" w:type="dxa"/>
            <w:vAlign w:val="center"/>
          </w:tcPr>
          <w:p w:rsidR="001360DE" w:rsidRPr="00347A3B" w:rsidRDefault="001360DE" w:rsidP="00883649">
            <w:pPr>
              <w:suppressAutoHyphens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3402" w:type="dxa"/>
          </w:tcPr>
          <w:p w:rsidR="001360DE" w:rsidRPr="00662974" w:rsidRDefault="001360DE" w:rsidP="00662974">
            <w:pPr>
              <w:pStyle w:val="2"/>
              <w:suppressAutoHyphens/>
              <w:spacing w:line="240" w:lineRule="auto"/>
              <w:jc w:val="both"/>
              <w:rPr>
                <w:sz w:val="20"/>
              </w:rPr>
            </w:pPr>
            <w:r w:rsidRPr="00662974">
              <w:rPr>
                <w:sz w:val="20"/>
              </w:rPr>
              <w:t>Опубликование переданных копий</w:t>
            </w:r>
            <w:r w:rsidRPr="00B37104">
              <w:t xml:space="preserve"> </w:t>
            </w:r>
            <w:r w:rsidRPr="00662974">
              <w:rPr>
                <w:sz w:val="20"/>
              </w:rPr>
              <w:t>финансовых отчетов кандидат</w:t>
            </w:r>
            <w:r w:rsidR="00CF14A0">
              <w:rPr>
                <w:sz w:val="20"/>
              </w:rPr>
              <w:t>ов, выдвинутых по многомандатному  избирательному округу</w:t>
            </w:r>
          </w:p>
          <w:p w:rsidR="001360DE" w:rsidRPr="00B37104" w:rsidRDefault="001360DE" w:rsidP="00662974">
            <w:pPr>
              <w:pStyle w:val="2"/>
              <w:suppressAutoHyphens/>
              <w:spacing w:line="240" w:lineRule="auto"/>
              <w:jc w:val="right"/>
            </w:pPr>
            <w:r w:rsidRPr="00662974">
              <w:rPr>
                <w:sz w:val="20"/>
              </w:rPr>
              <w:t>ч. 4 ст. 60 ЗПК</w:t>
            </w:r>
          </w:p>
        </w:tc>
        <w:tc>
          <w:tcPr>
            <w:tcW w:w="3260" w:type="dxa"/>
          </w:tcPr>
          <w:p w:rsidR="001360DE" w:rsidRPr="00B37104" w:rsidRDefault="001360DE" w:rsidP="00883649">
            <w:pPr>
              <w:suppressAutoHyphens/>
              <w:jc w:val="both"/>
              <w:rPr>
                <w:sz w:val="20"/>
              </w:rPr>
            </w:pPr>
            <w:r w:rsidRPr="00B37104">
              <w:rPr>
                <w:sz w:val="20"/>
              </w:rPr>
              <w:t xml:space="preserve">В течение 3 дней со дня их получения </w:t>
            </w:r>
          </w:p>
        </w:tc>
        <w:tc>
          <w:tcPr>
            <w:tcW w:w="2410" w:type="dxa"/>
          </w:tcPr>
          <w:p w:rsidR="001360DE" w:rsidRPr="00B37104" w:rsidRDefault="001360DE" w:rsidP="00883649">
            <w:pPr>
              <w:suppressAutoHyphens/>
              <w:jc w:val="both"/>
              <w:rPr>
                <w:sz w:val="20"/>
              </w:rPr>
            </w:pPr>
            <w:r w:rsidRPr="00B37104">
              <w:rPr>
                <w:sz w:val="20"/>
              </w:rPr>
              <w:t xml:space="preserve">Редакции муниципальных периодических печатных изданий </w:t>
            </w:r>
          </w:p>
        </w:tc>
      </w:tr>
      <w:tr w:rsidR="001360DE" w:rsidRPr="00F4381F" w:rsidTr="00883649">
        <w:trPr>
          <w:trHeight w:val="344"/>
        </w:trPr>
        <w:tc>
          <w:tcPr>
            <w:tcW w:w="9781" w:type="dxa"/>
            <w:gridSpan w:val="4"/>
            <w:vAlign w:val="center"/>
          </w:tcPr>
          <w:p w:rsidR="001360DE" w:rsidRDefault="001360DE" w:rsidP="00883649">
            <w:pPr>
              <w:jc w:val="center"/>
              <w:rPr>
                <w:b/>
                <w:bCs/>
                <w:sz w:val="20"/>
              </w:rPr>
            </w:pPr>
          </w:p>
          <w:p w:rsidR="001360DE" w:rsidRPr="00F67863" w:rsidRDefault="001360DE" w:rsidP="00883649">
            <w:pPr>
              <w:jc w:val="center"/>
              <w:rPr>
                <w:b/>
                <w:bCs/>
                <w:sz w:val="20"/>
              </w:rPr>
            </w:pPr>
            <w:r w:rsidRPr="00F67863">
              <w:rPr>
                <w:b/>
                <w:bCs/>
                <w:sz w:val="20"/>
              </w:rPr>
              <w:t>ГОЛОСОВАНИЕ И ОПРЕДЕЛЕНИЕ РЕЗУЛЬТАТОВ ВЫБОРОВ</w:t>
            </w:r>
          </w:p>
          <w:p w:rsidR="001360DE" w:rsidRPr="00347A3B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Оборудование информационного стенда в помещении для голосования либо непосредственно перед этим помещением для размещения информации</w:t>
            </w: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3, 5, 8 ст. 63 ЗПК</w:t>
            </w:r>
          </w:p>
          <w:p w:rsidR="00B12F85" w:rsidRDefault="00B12F85" w:rsidP="00883649">
            <w:pPr>
              <w:suppressAutoHyphens/>
              <w:jc w:val="right"/>
              <w:rPr>
                <w:sz w:val="20"/>
              </w:rPr>
            </w:pPr>
          </w:p>
          <w:p w:rsidR="00B12F85" w:rsidRPr="00EF05BD" w:rsidRDefault="00B12F85" w:rsidP="00883649">
            <w:pPr>
              <w:suppressAutoHyphens/>
              <w:jc w:val="right"/>
              <w:rPr>
                <w:sz w:val="20"/>
              </w:rPr>
            </w:pP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Со дня начала работы участковой избирательной комиссии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Участковая избирательная комиссия</w:t>
            </w:r>
          </w:p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73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Подача заявок</w:t>
            </w:r>
            <w:r>
              <w:rPr>
                <w:sz w:val="20"/>
              </w:rPr>
              <w:t xml:space="preserve"> в избирательную комиссию</w:t>
            </w:r>
            <w:r w:rsidRPr="00EF05BD">
              <w:rPr>
                <w:sz w:val="20"/>
              </w:rPr>
              <w:t xml:space="preserve"> на аккредитацию редакциями средств массовой информации для осуществления полномочий</w:t>
            </w:r>
            <w:r>
              <w:rPr>
                <w:sz w:val="20"/>
              </w:rPr>
              <w:t xml:space="preserve"> </w:t>
            </w:r>
            <w:r w:rsidRPr="00EF05BD">
              <w:rPr>
                <w:sz w:val="20"/>
              </w:rPr>
              <w:t>представителями средств массовой информации</w:t>
            </w: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 xml:space="preserve">п. 11.2 ст. 30 </w:t>
            </w:r>
            <w:r>
              <w:rPr>
                <w:sz w:val="20"/>
              </w:rPr>
              <w:t xml:space="preserve">, п. 3 ст. 63.1 </w:t>
            </w:r>
            <w:r w:rsidRPr="00EF05BD">
              <w:rPr>
                <w:sz w:val="20"/>
              </w:rPr>
              <w:t>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>
              <w:rPr>
                <w:sz w:val="20"/>
              </w:rPr>
              <w:t>ч.</w:t>
            </w:r>
            <w:r w:rsidRPr="008D4F37">
              <w:rPr>
                <w:sz w:val="20"/>
              </w:rPr>
              <w:t xml:space="preserve"> 1.2, 3, 10.2 статьи 23</w:t>
            </w:r>
          </w:p>
        </w:tc>
        <w:tc>
          <w:tcPr>
            <w:tcW w:w="3260" w:type="dxa"/>
          </w:tcPr>
          <w:p w:rsidR="001360DE" w:rsidRPr="00EF05BD" w:rsidRDefault="001360DE" w:rsidP="00DF7ED4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Не позднее</w:t>
            </w:r>
            <w:r>
              <w:rPr>
                <w:sz w:val="20"/>
              </w:rPr>
              <w:t>,</w:t>
            </w:r>
            <w:r w:rsidR="00DF7ED4">
              <w:rPr>
                <w:sz w:val="20"/>
              </w:rPr>
              <w:t xml:space="preserve"> чем за 3 дня до</w:t>
            </w:r>
            <w:r w:rsidRPr="00EF05BD">
              <w:rPr>
                <w:sz w:val="20"/>
              </w:rPr>
              <w:t xml:space="preserve"> </w:t>
            </w:r>
            <w:r w:rsidRPr="001812D0">
              <w:rPr>
                <w:sz w:val="20"/>
              </w:rPr>
              <w:t>первого дня</w:t>
            </w:r>
            <w:r w:rsidR="00DF7ED4" w:rsidRPr="00EF05BD">
              <w:rPr>
                <w:sz w:val="20"/>
              </w:rPr>
              <w:t xml:space="preserve"> голосования</w:t>
            </w:r>
            <w:r w:rsidRPr="001812D0">
              <w:rPr>
                <w:sz w:val="20"/>
              </w:rPr>
              <w:t xml:space="preserve"> (досрочного голосования), т.е. </w:t>
            </w:r>
            <w:r w:rsidRPr="00981B24">
              <w:rPr>
                <w:b/>
                <w:sz w:val="20"/>
              </w:rPr>
              <w:t>не позднее 13.09.2021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Редакции средств массовой информации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Утверждение порядка осуществления контроля за изготовлением избирательных бюллетеней 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 4 ст. 63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1 ст. 64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Не позднее</w:t>
            </w:r>
            <w:r>
              <w:rPr>
                <w:sz w:val="20"/>
              </w:rPr>
              <w:t>,</w:t>
            </w:r>
            <w:r w:rsidRPr="00EF05BD">
              <w:rPr>
                <w:sz w:val="20"/>
              </w:rPr>
              <w:t xml:space="preserve"> чем за 30 дней до дня голосования, т.е. </w:t>
            </w:r>
            <w:r w:rsidRPr="00EF05BD">
              <w:rPr>
                <w:b/>
                <w:sz w:val="20"/>
              </w:rPr>
              <w:t xml:space="preserve">не позднее </w:t>
            </w:r>
            <w:r>
              <w:rPr>
                <w:b/>
                <w:sz w:val="20"/>
              </w:rPr>
              <w:t>19.08.2021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CF14A0">
              <w:rPr>
                <w:sz w:val="20"/>
              </w:rPr>
              <w:t>5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Утверждение формы избирательного бюллетеня </w:t>
            </w:r>
            <w:r>
              <w:rPr>
                <w:sz w:val="20"/>
              </w:rPr>
              <w:t>по многомандатному избирательному округу</w:t>
            </w:r>
          </w:p>
          <w:p w:rsidR="001360DE" w:rsidRPr="00EF05BD" w:rsidRDefault="001360DE" w:rsidP="00883649">
            <w:pPr>
              <w:pStyle w:val="a5"/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 xml:space="preserve"> п.4 ст.63 ФЗ</w:t>
            </w:r>
          </w:p>
          <w:p w:rsidR="001360DE" w:rsidRPr="00EF05BD" w:rsidRDefault="001360DE" w:rsidP="00883649">
            <w:pPr>
              <w:pStyle w:val="a5"/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1 ст. 64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Не позднее</w:t>
            </w:r>
            <w:r>
              <w:rPr>
                <w:sz w:val="20"/>
              </w:rPr>
              <w:t>,</w:t>
            </w:r>
            <w:r w:rsidRPr="00EF05BD">
              <w:rPr>
                <w:sz w:val="20"/>
              </w:rPr>
              <w:t xml:space="preserve"> чем за 25 дней до дня голосования, т.е. </w:t>
            </w:r>
            <w:r w:rsidRPr="00EF05BD">
              <w:rPr>
                <w:b/>
                <w:sz w:val="20"/>
              </w:rPr>
              <w:t xml:space="preserve">не позднее </w:t>
            </w:r>
            <w:r>
              <w:rPr>
                <w:b/>
                <w:sz w:val="20"/>
              </w:rPr>
              <w:t>24.08.2021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CF14A0">
              <w:rPr>
                <w:sz w:val="20"/>
              </w:rPr>
              <w:t>6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Утверждение текста </w:t>
            </w:r>
            <w:r>
              <w:rPr>
                <w:sz w:val="20"/>
              </w:rPr>
              <w:t xml:space="preserve">и числа </w:t>
            </w:r>
            <w:r w:rsidRPr="00EF05BD">
              <w:rPr>
                <w:sz w:val="20"/>
              </w:rPr>
              <w:t>избирательн</w:t>
            </w:r>
            <w:r>
              <w:rPr>
                <w:sz w:val="20"/>
              </w:rPr>
              <w:t>ых</w:t>
            </w:r>
            <w:r w:rsidRPr="00EF05BD">
              <w:rPr>
                <w:sz w:val="20"/>
              </w:rPr>
              <w:t xml:space="preserve"> бюллетен</w:t>
            </w:r>
            <w:r>
              <w:rPr>
                <w:sz w:val="20"/>
              </w:rPr>
              <w:t>ей для голосования по многомандатному</w:t>
            </w:r>
            <w:r w:rsidRPr="004B5111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избирательному округу</w:t>
            </w:r>
          </w:p>
          <w:p w:rsidR="001360DE" w:rsidRPr="00EF05BD" w:rsidRDefault="001360DE" w:rsidP="00883649">
            <w:pPr>
              <w:pStyle w:val="a5"/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п.4 ст.63 ФЗ</w:t>
            </w:r>
          </w:p>
          <w:p w:rsidR="001360DE" w:rsidRPr="00EF05BD" w:rsidRDefault="001360DE" w:rsidP="00883649">
            <w:pPr>
              <w:suppressAutoHyphens/>
              <w:adjustRightInd w:val="0"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1 ст. 64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Не позднее</w:t>
            </w:r>
            <w:r>
              <w:rPr>
                <w:sz w:val="20"/>
              </w:rPr>
              <w:t>,</w:t>
            </w:r>
            <w:r w:rsidRPr="00EF05BD">
              <w:rPr>
                <w:sz w:val="20"/>
              </w:rPr>
              <w:t xml:space="preserve"> чем за </w:t>
            </w:r>
            <w:r>
              <w:rPr>
                <w:sz w:val="20"/>
              </w:rPr>
              <w:t>20</w:t>
            </w:r>
            <w:r w:rsidRPr="00EF05BD">
              <w:rPr>
                <w:sz w:val="20"/>
              </w:rPr>
              <w:t xml:space="preserve"> дней до дня голосования, т.е. </w:t>
            </w:r>
            <w:r w:rsidRPr="00EF05BD">
              <w:rPr>
                <w:b/>
                <w:sz w:val="20"/>
              </w:rPr>
              <w:t xml:space="preserve">не позднее </w:t>
            </w:r>
            <w:r>
              <w:rPr>
                <w:b/>
                <w:sz w:val="20"/>
              </w:rPr>
              <w:t>29.08.2021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CF14A0">
              <w:rPr>
                <w:sz w:val="20"/>
              </w:rPr>
              <w:t>7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6A214F">
              <w:rPr>
                <w:sz w:val="20"/>
              </w:rPr>
              <w:t xml:space="preserve">Принятие решения об изготовлении избирательных бюллетеней для голосования </w:t>
            </w:r>
            <w:r>
              <w:rPr>
                <w:rFonts w:eastAsiaTheme="minorHAnsi"/>
                <w:sz w:val="20"/>
                <w:lang w:eastAsia="en-US"/>
              </w:rPr>
              <w:t xml:space="preserve">по </w:t>
            </w:r>
            <w:r>
              <w:rPr>
                <w:sz w:val="20"/>
              </w:rPr>
              <w:t>многомандатному</w:t>
            </w:r>
            <w:r w:rsidRPr="004B5111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избирательному округу</w:t>
            </w:r>
          </w:p>
          <w:p w:rsidR="001360DE" w:rsidRPr="00EF05BD" w:rsidRDefault="001360DE" w:rsidP="00883649">
            <w:pPr>
              <w:suppressAutoHyphens/>
              <w:adjustRightInd w:val="0"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1, 9 ст. 64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В установленный </w:t>
            </w:r>
            <w:r w:rsidR="00CF14A0">
              <w:rPr>
                <w:sz w:val="20"/>
              </w:rPr>
              <w:t>территориальной</w:t>
            </w:r>
            <w:r>
              <w:rPr>
                <w:sz w:val="20"/>
              </w:rPr>
              <w:t xml:space="preserve"> избирательной </w:t>
            </w:r>
            <w:r w:rsidRPr="00EF05BD">
              <w:rPr>
                <w:sz w:val="20"/>
              </w:rPr>
              <w:t>комиссией срок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1380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CF14A0">
              <w:rPr>
                <w:sz w:val="20"/>
              </w:rPr>
              <w:t>8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Изготовление избирательных бюллетеней для голосования </w:t>
            </w:r>
            <w:r>
              <w:rPr>
                <w:sz w:val="20"/>
              </w:rPr>
              <w:t>по многомандатному</w:t>
            </w:r>
            <w:r w:rsidRPr="004B5111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избирательному округу</w:t>
            </w:r>
          </w:p>
          <w:p w:rsidR="001360DE" w:rsidRPr="00EF05BD" w:rsidRDefault="001360DE" w:rsidP="00883649">
            <w:pPr>
              <w:pStyle w:val="a5"/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 2 ст. 63 ФЗ</w:t>
            </w:r>
          </w:p>
          <w:p w:rsidR="001360DE" w:rsidRPr="006A214F" w:rsidRDefault="001360DE" w:rsidP="00883649">
            <w:pPr>
              <w:suppressAutoHyphens/>
              <w:adjustRightInd w:val="0"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9 ст. 64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Не позднее</w:t>
            </w:r>
            <w:r>
              <w:rPr>
                <w:sz w:val="20"/>
              </w:rPr>
              <w:t>,</w:t>
            </w:r>
            <w:r w:rsidRPr="00EF05BD">
              <w:rPr>
                <w:sz w:val="20"/>
              </w:rPr>
              <w:t xml:space="preserve"> чем за 15 дней до дня голосования, т.е. </w:t>
            </w:r>
            <w:r w:rsidRPr="00EF05BD">
              <w:rPr>
                <w:b/>
                <w:sz w:val="20"/>
              </w:rPr>
              <w:t xml:space="preserve">не позднее </w:t>
            </w:r>
            <w:r>
              <w:rPr>
                <w:b/>
                <w:sz w:val="20"/>
              </w:rPr>
              <w:t>03.09.2021</w:t>
            </w:r>
          </w:p>
        </w:tc>
        <w:tc>
          <w:tcPr>
            <w:tcW w:w="2410" w:type="dxa"/>
          </w:tcPr>
          <w:p w:rsidR="001360DE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CF14A0">
              <w:rPr>
                <w:sz w:val="20"/>
              </w:rPr>
              <w:t>9</w:t>
            </w:r>
          </w:p>
        </w:tc>
        <w:tc>
          <w:tcPr>
            <w:tcW w:w="3402" w:type="dxa"/>
          </w:tcPr>
          <w:p w:rsidR="00762097" w:rsidRDefault="001360DE" w:rsidP="00762097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Принятие решения о месте и времени передачи избирательных бюллетеней от полиграфической организации </w:t>
            </w:r>
            <w:r w:rsidRPr="004812FD">
              <w:rPr>
                <w:sz w:val="20"/>
              </w:rPr>
              <w:t>членам избирательной комиссии, разместившей заказ на изготовление избирательных бюллетеней,</w:t>
            </w:r>
            <w:r w:rsidRPr="00EF05BD">
              <w:rPr>
                <w:sz w:val="20"/>
              </w:rPr>
              <w:t xml:space="preserve"> уничтожения бюллетеней</w:t>
            </w:r>
          </w:p>
          <w:p w:rsidR="001360DE" w:rsidRPr="00EF05BD" w:rsidRDefault="00762097" w:rsidP="00762097">
            <w:pPr>
              <w:suppressAutoHyphens/>
              <w:adjustRightInd w:val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</w:t>
            </w:r>
            <w:r w:rsidR="001360DE" w:rsidRPr="00EF05BD">
              <w:rPr>
                <w:sz w:val="20"/>
              </w:rPr>
              <w:t>п. 11 ст. 63 ФЗ</w:t>
            </w:r>
          </w:p>
          <w:p w:rsidR="001360DE" w:rsidRPr="00EF05BD" w:rsidRDefault="001360DE" w:rsidP="00883649">
            <w:pPr>
              <w:pStyle w:val="a5"/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10 ст. 64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Не позднее</w:t>
            </w:r>
            <w:r>
              <w:rPr>
                <w:sz w:val="20"/>
              </w:rPr>
              <w:t>,</w:t>
            </w:r>
            <w:r w:rsidRPr="00EF05BD">
              <w:rPr>
                <w:sz w:val="20"/>
              </w:rPr>
              <w:t xml:space="preserve"> чем за 2 дня до получения комиссией избирательных  бюллетеней от соответствующей полиграфической организации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1011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3402" w:type="dxa"/>
          </w:tcPr>
          <w:p w:rsidR="001360DE" w:rsidRPr="00EF05BD" w:rsidRDefault="001360DE" w:rsidP="00B12F85">
            <w:pPr>
              <w:pStyle w:val="a5"/>
              <w:suppressAutoHyphens/>
              <w:spacing w:line="240" w:lineRule="auto"/>
              <w:ind w:firstLine="0"/>
              <w:rPr>
                <w:sz w:val="20"/>
              </w:rPr>
            </w:pPr>
            <w:r w:rsidRPr="00EF05BD">
              <w:rPr>
                <w:sz w:val="20"/>
              </w:rPr>
              <w:t xml:space="preserve">Принятие решения о распределении избирательных бюллетеней </w:t>
            </w:r>
          </w:p>
          <w:p w:rsidR="001360DE" w:rsidRPr="00EF05BD" w:rsidRDefault="001360DE" w:rsidP="00883649">
            <w:pPr>
              <w:pStyle w:val="a5"/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п.12 ст.63 ФЗ,</w:t>
            </w:r>
          </w:p>
          <w:p w:rsidR="001360DE" w:rsidRPr="00EF05BD" w:rsidRDefault="001360DE" w:rsidP="00883649">
            <w:pPr>
              <w:pStyle w:val="a5"/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11 ст. 64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В срок, установленный </w:t>
            </w:r>
            <w:r>
              <w:rPr>
                <w:sz w:val="20"/>
              </w:rPr>
              <w:t xml:space="preserve">соответствующей </w:t>
            </w:r>
            <w:r w:rsidRPr="00EF05BD">
              <w:rPr>
                <w:sz w:val="20"/>
              </w:rPr>
              <w:t>избирательной комиссией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1931"/>
        </w:trPr>
        <w:tc>
          <w:tcPr>
            <w:tcW w:w="709" w:type="dxa"/>
            <w:vAlign w:val="center"/>
          </w:tcPr>
          <w:p w:rsidR="001360DE" w:rsidRDefault="00CF14A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jc w:val="both"/>
              <w:rPr>
                <w:sz w:val="20"/>
              </w:rPr>
            </w:pPr>
            <w:r w:rsidRPr="00EF05BD">
              <w:rPr>
                <w:sz w:val="20"/>
              </w:rPr>
              <w:t>Передача избирательных бюллетеней участковым избирательным комиссиям.</w:t>
            </w:r>
          </w:p>
          <w:p w:rsidR="001360DE" w:rsidRDefault="001360DE" w:rsidP="00883649">
            <w:pPr>
              <w:jc w:val="right"/>
              <w:rPr>
                <w:sz w:val="20"/>
              </w:rPr>
            </w:pPr>
          </w:p>
          <w:p w:rsidR="001360DE" w:rsidRDefault="001360DE" w:rsidP="00883649">
            <w:pPr>
              <w:jc w:val="right"/>
              <w:rPr>
                <w:sz w:val="20"/>
              </w:rPr>
            </w:pPr>
          </w:p>
          <w:p w:rsidR="001360DE" w:rsidRDefault="001360DE" w:rsidP="00883649">
            <w:pPr>
              <w:jc w:val="right"/>
              <w:rPr>
                <w:sz w:val="20"/>
              </w:rPr>
            </w:pPr>
          </w:p>
          <w:p w:rsidR="001360DE" w:rsidRDefault="001360DE" w:rsidP="00883649">
            <w:pPr>
              <w:jc w:val="right"/>
              <w:rPr>
                <w:sz w:val="20"/>
              </w:rPr>
            </w:pPr>
          </w:p>
          <w:p w:rsidR="001360DE" w:rsidRPr="00EF05BD" w:rsidRDefault="001360DE" w:rsidP="00883649">
            <w:pPr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 13 ст. 63 ФЗ</w:t>
            </w:r>
          </w:p>
          <w:p w:rsidR="001360DE" w:rsidRPr="00EF05BD" w:rsidRDefault="001360DE" w:rsidP="00883649">
            <w:pPr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11, 12 ст. 64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В срок, установленный </w:t>
            </w:r>
            <w:r>
              <w:rPr>
                <w:sz w:val="20"/>
              </w:rPr>
              <w:t xml:space="preserve">соответствующей </w:t>
            </w:r>
            <w:r w:rsidRPr="00EF05BD">
              <w:rPr>
                <w:sz w:val="20"/>
              </w:rPr>
              <w:t>избирательной комиссией, на основании принятого ею решения о распределении избирательных бюллетеней, не позднее</w:t>
            </w:r>
            <w:r w:rsidR="00DF7ED4">
              <w:rPr>
                <w:sz w:val="20"/>
              </w:rPr>
              <w:t>,</w:t>
            </w:r>
            <w:r w:rsidRPr="00EF05BD">
              <w:rPr>
                <w:sz w:val="20"/>
              </w:rPr>
              <w:t xml:space="preserve"> </w:t>
            </w:r>
            <w:r w:rsidR="00DF7ED4">
              <w:rPr>
                <w:sz w:val="20"/>
              </w:rPr>
              <w:t xml:space="preserve">чем за 1 день до </w:t>
            </w:r>
            <w:r w:rsidRPr="001812D0">
              <w:rPr>
                <w:sz w:val="20"/>
              </w:rPr>
              <w:t>п</w:t>
            </w:r>
            <w:r w:rsidR="00DF7ED4">
              <w:rPr>
                <w:sz w:val="20"/>
              </w:rPr>
              <w:t>ервого дня голосования</w:t>
            </w:r>
            <w:r w:rsidRPr="001812D0">
              <w:rPr>
                <w:sz w:val="20"/>
              </w:rPr>
              <w:t xml:space="preserve">, </w:t>
            </w:r>
            <w:r w:rsidRPr="00FD6611">
              <w:rPr>
                <w:b/>
                <w:sz w:val="20"/>
              </w:rPr>
              <w:t>т.е.</w:t>
            </w:r>
            <w:r w:rsidR="00DF7ED4">
              <w:rPr>
                <w:b/>
                <w:sz w:val="20"/>
              </w:rPr>
              <w:t xml:space="preserve"> </w:t>
            </w:r>
            <w:r w:rsidRPr="00FD6611">
              <w:rPr>
                <w:b/>
                <w:sz w:val="20"/>
              </w:rPr>
              <w:t>не позднее 15.09.2021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8B5380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3402" w:type="dxa"/>
          </w:tcPr>
          <w:p w:rsidR="001360DE" w:rsidRDefault="001360DE" w:rsidP="008836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lang w:eastAsia="en-US"/>
              </w:rPr>
            </w:pPr>
            <w:r w:rsidRPr="00EF05BD">
              <w:rPr>
                <w:sz w:val="20"/>
              </w:rPr>
              <w:t>Оповещение о месте и времени передачи избирательных бюллетеней членов избирательной комиссии, кандидатов,</w:t>
            </w:r>
            <w:r>
              <w:rPr>
                <w:sz w:val="20"/>
              </w:rPr>
              <w:t xml:space="preserve"> </w:t>
            </w:r>
            <w:r w:rsidRPr="00EF05BD">
              <w:rPr>
                <w:sz w:val="20"/>
              </w:rPr>
              <w:t xml:space="preserve">фамилии </w:t>
            </w:r>
            <w:r w:rsidRPr="00EF05BD">
              <w:rPr>
                <w:sz w:val="20"/>
              </w:rPr>
              <w:lastRenderedPageBreak/>
              <w:t xml:space="preserve">которых внесены в бюллетень, </w:t>
            </w:r>
            <w:r w:rsidRPr="00FD6611">
              <w:rPr>
                <w:sz w:val="20"/>
              </w:rPr>
              <w:t>представителей кандидатов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 14 ст. 63 ФЗ</w:t>
            </w:r>
          </w:p>
          <w:p w:rsidR="001360DE" w:rsidRPr="00EF05BD" w:rsidRDefault="001360DE" w:rsidP="00883649">
            <w:pPr>
              <w:suppressAutoHyphens/>
              <w:adjustRightInd w:val="0"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13 ст. 64 ЗПК</w:t>
            </w:r>
          </w:p>
        </w:tc>
        <w:tc>
          <w:tcPr>
            <w:tcW w:w="3260" w:type="dxa"/>
          </w:tcPr>
          <w:p w:rsidR="001360DE" w:rsidRPr="00EF05BD" w:rsidRDefault="001360DE" w:rsidP="00B12F85">
            <w:pPr>
              <w:pStyle w:val="a5"/>
              <w:suppressAutoHyphens/>
              <w:spacing w:line="240" w:lineRule="auto"/>
              <w:ind w:firstLine="0"/>
              <w:rPr>
                <w:sz w:val="20"/>
              </w:rPr>
            </w:pPr>
            <w:r w:rsidRPr="00EF05BD">
              <w:rPr>
                <w:sz w:val="20"/>
              </w:rPr>
              <w:lastRenderedPageBreak/>
              <w:t>После принятия решения о распределении избирательных бюллетеней и их получения</w:t>
            </w:r>
          </w:p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EF05BD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83"/>
        </w:trPr>
        <w:tc>
          <w:tcPr>
            <w:tcW w:w="709" w:type="dxa"/>
            <w:vAlign w:val="center"/>
          </w:tcPr>
          <w:p w:rsidR="001360DE" w:rsidRPr="008E0D80" w:rsidRDefault="00762097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83</w:t>
            </w:r>
          </w:p>
        </w:tc>
        <w:tc>
          <w:tcPr>
            <w:tcW w:w="3402" w:type="dxa"/>
          </w:tcPr>
          <w:p w:rsidR="001360DE" w:rsidRPr="00BB369C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Проведение досрочного голосования </w:t>
            </w:r>
            <w:r w:rsidRPr="00BB369C">
              <w:rPr>
                <w:sz w:val="20"/>
              </w:rPr>
              <w:t>отдельных групп избирателей, включенных в список избирателей на соответствующем избирательном участке, находящихся в значительно удаленных от помещения для голосования местах, транспортное сообщение с которыми отсутствует или затруднено и в связи с этим невозможно провести досрочное голосование по избирательному участку в целом</w:t>
            </w:r>
          </w:p>
          <w:p w:rsidR="001360DE" w:rsidRPr="008E0D80" w:rsidRDefault="001360DE" w:rsidP="00883649">
            <w:pPr>
              <w:suppressAutoHyphens/>
              <w:jc w:val="right"/>
              <w:rPr>
                <w:sz w:val="20"/>
              </w:rPr>
            </w:pPr>
            <w:r>
              <w:rPr>
                <w:sz w:val="20"/>
              </w:rPr>
              <w:t>п. 1 ст. 65 ФЗ</w:t>
            </w:r>
          </w:p>
          <w:p w:rsidR="001360DE" w:rsidRPr="008E0D80" w:rsidRDefault="001360DE" w:rsidP="00883649">
            <w:pPr>
              <w:suppressAutoHyphens/>
              <w:jc w:val="right"/>
              <w:rPr>
                <w:sz w:val="20"/>
              </w:rPr>
            </w:pPr>
            <w:r w:rsidRPr="008E0D80">
              <w:rPr>
                <w:sz w:val="20"/>
              </w:rPr>
              <w:t xml:space="preserve">ч. </w:t>
            </w:r>
            <w:r>
              <w:rPr>
                <w:sz w:val="20"/>
              </w:rPr>
              <w:t>6</w:t>
            </w:r>
            <w:r w:rsidRPr="008E0D80">
              <w:rPr>
                <w:sz w:val="20"/>
              </w:rPr>
              <w:t xml:space="preserve"> ст. 66 ЗПК</w:t>
            </w:r>
          </w:p>
        </w:tc>
        <w:tc>
          <w:tcPr>
            <w:tcW w:w="3260" w:type="dxa"/>
            <w:vAlign w:val="center"/>
          </w:tcPr>
          <w:p w:rsidR="001360DE" w:rsidRPr="008E0D80" w:rsidRDefault="001360DE" w:rsidP="00762097">
            <w:pPr>
              <w:suppressAutoHyphens/>
              <w:jc w:val="both"/>
              <w:rPr>
                <w:sz w:val="20"/>
              </w:rPr>
            </w:pPr>
            <w:r w:rsidRPr="008E0D80">
              <w:rPr>
                <w:sz w:val="20"/>
              </w:rPr>
              <w:t>Не ранее чем за 20 дней до дня голосования, т.е.</w:t>
            </w:r>
            <w:r w:rsidRPr="008E0D80">
              <w:rPr>
                <w:b/>
                <w:sz w:val="20"/>
              </w:rPr>
              <w:t xml:space="preserve"> не ранее 2</w:t>
            </w:r>
            <w:r>
              <w:rPr>
                <w:b/>
                <w:sz w:val="20"/>
              </w:rPr>
              <w:t>9</w:t>
            </w:r>
            <w:r w:rsidRPr="008E0D80">
              <w:rPr>
                <w:b/>
                <w:sz w:val="20"/>
              </w:rPr>
              <w:t>.0</w:t>
            </w:r>
            <w:r>
              <w:rPr>
                <w:b/>
                <w:sz w:val="20"/>
              </w:rPr>
              <w:t>8</w:t>
            </w:r>
            <w:r w:rsidRPr="008E0D80">
              <w:rPr>
                <w:b/>
                <w:sz w:val="20"/>
              </w:rPr>
              <w:t>.2021</w:t>
            </w:r>
          </w:p>
        </w:tc>
        <w:tc>
          <w:tcPr>
            <w:tcW w:w="2410" w:type="dxa"/>
          </w:tcPr>
          <w:p w:rsidR="001360DE" w:rsidRPr="008E0D80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Участковые избирательные комиссии по разрешению территориальной избирательной комиссии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762097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Оповещение о </w:t>
            </w:r>
            <w:r>
              <w:rPr>
                <w:sz w:val="20"/>
              </w:rPr>
              <w:t xml:space="preserve">дне, </w:t>
            </w:r>
            <w:r w:rsidRPr="00EF05BD">
              <w:rPr>
                <w:sz w:val="20"/>
              </w:rPr>
              <w:t>месте и времени досрочного голосования</w:t>
            </w: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 xml:space="preserve"> п.2 ст.64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ч.1 ст.65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Не позднее</w:t>
            </w:r>
            <w:r>
              <w:rPr>
                <w:sz w:val="20"/>
              </w:rPr>
              <w:t>,</w:t>
            </w:r>
            <w:r w:rsidRPr="00EF05BD">
              <w:rPr>
                <w:sz w:val="20"/>
              </w:rPr>
              <w:t xml:space="preserve"> чем за 5 дней до дня голосования</w:t>
            </w:r>
          </w:p>
        </w:tc>
        <w:tc>
          <w:tcPr>
            <w:tcW w:w="2410" w:type="dxa"/>
          </w:tcPr>
          <w:p w:rsidR="001360DE" w:rsidRPr="00347A3B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  <w:r w:rsidRPr="00347A3B">
              <w:rPr>
                <w:sz w:val="20"/>
              </w:rPr>
              <w:t>, соответствующие участковые избирательные комиссии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E076EA">
              <w:rPr>
                <w:sz w:val="20"/>
              </w:rPr>
              <w:t>5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Оповещение избирателей о </w:t>
            </w:r>
            <w:r>
              <w:rPr>
                <w:sz w:val="20"/>
              </w:rPr>
              <w:t xml:space="preserve">дне, </w:t>
            </w:r>
            <w:r w:rsidRPr="00EF05BD">
              <w:rPr>
                <w:sz w:val="20"/>
              </w:rPr>
              <w:t>месте и времени голосования</w:t>
            </w: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п.2 ст.64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ч.1 ст.65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Не позднее</w:t>
            </w:r>
            <w:r>
              <w:rPr>
                <w:sz w:val="20"/>
              </w:rPr>
              <w:t>,</w:t>
            </w:r>
            <w:r w:rsidRPr="00EF05BD">
              <w:rPr>
                <w:sz w:val="20"/>
              </w:rPr>
              <w:t xml:space="preserve"> чем за 10 дней до дня проведения голосования через средства массовой информации или иным способом, т.е. </w:t>
            </w:r>
            <w:r w:rsidRPr="00EF05BD">
              <w:rPr>
                <w:b/>
                <w:sz w:val="20"/>
              </w:rPr>
              <w:t xml:space="preserve">не позднее </w:t>
            </w:r>
            <w:r>
              <w:rPr>
                <w:b/>
                <w:sz w:val="20"/>
              </w:rPr>
              <w:t>08</w:t>
            </w:r>
            <w:r w:rsidRPr="001812D0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09</w:t>
            </w:r>
            <w:r w:rsidRPr="001812D0">
              <w:rPr>
                <w:b/>
                <w:sz w:val="20"/>
              </w:rPr>
              <w:t>.2021</w:t>
            </w:r>
          </w:p>
        </w:tc>
        <w:tc>
          <w:tcPr>
            <w:tcW w:w="2410" w:type="dxa"/>
          </w:tcPr>
          <w:p w:rsidR="001360DE" w:rsidRPr="00347A3B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  <w:r w:rsidRPr="00347A3B">
              <w:rPr>
                <w:sz w:val="20"/>
              </w:rPr>
              <w:t>, участковые избирательные комиссии</w:t>
            </w:r>
          </w:p>
        </w:tc>
      </w:tr>
      <w:tr w:rsidR="001360DE" w:rsidRPr="00F4381F" w:rsidTr="00883649">
        <w:trPr>
          <w:trHeight w:val="1274"/>
        </w:trPr>
        <w:tc>
          <w:tcPr>
            <w:tcW w:w="709" w:type="dxa"/>
            <w:vAlign w:val="center"/>
          </w:tcPr>
          <w:p w:rsidR="001360DE" w:rsidRPr="00C129F4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E076EA">
              <w:rPr>
                <w:sz w:val="20"/>
              </w:rPr>
              <w:t>6</w:t>
            </w:r>
          </w:p>
        </w:tc>
        <w:tc>
          <w:tcPr>
            <w:tcW w:w="3402" w:type="dxa"/>
          </w:tcPr>
          <w:p w:rsidR="001360DE" w:rsidRPr="00C129F4" w:rsidRDefault="001360DE" w:rsidP="00883649">
            <w:pPr>
              <w:suppressAutoHyphens/>
              <w:rPr>
                <w:sz w:val="20"/>
              </w:rPr>
            </w:pPr>
            <w:r>
              <w:rPr>
                <w:sz w:val="20"/>
              </w:rPr>
              <w:t>Голосование</w:t>
            </w:r>
          </w:p>
          <w:p w:rsidR="001360DE" w:rsidRPr="00C129F4" w:rsidRDefault="001360DE" w:rsidP="00883649">
            <w:pPr>
              <w:suppressAutoHyphens/>
              <w:jc w:val="right"/>
              <w:rPr>
                <w:sz w:val="20"/>
              </w:rPr>
            </w:pPr>
            <w:r w:rsidRPr="00C129F4">
              <w:rPr>
                <w:sz w:val="20"/>
              </w:rPr>
              <w:t>п.1 ст.64 ФЗ</w:t>
            </w: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  <w:r w:rsidRPr="003F5191">
              <w:rPr>
                <w:sz w:val="20"/>
              </w:rPr>
              <w:t>п. 1, 2, 9 ст. 63.1 ФЗ</w:t>
            </w:r>
            <w:r w:rsidRPr="00C129F4">
              <w:rPr>
                <w:sz w:val="20"/>
              </w:rPr>
              <w:t xml:space="preserve"> </w:t>
            </w:r>
          </w:p>
          <w:p w:rsidR="001360DE" w:rsidRPr="003F5191" w:rsidRDefault="001360DE" w:rsidP="00883649">
            <w:pPr>
              <w:suppressAutoHyphens/>
              <w:jc w:val="right"/>
              <w:rPr>
                <w:sz w:val="20"/>
              </w:rPr>
            </w:pPr>
            <w:r w:rsidRPr="00C129F4">
              <w:rPr>
                <w:sz w:val="20"/>
              </w:rPr>
              <w:t>ч. 2 ст. 65 ЗПК</w:t>
            </w:r>
          </w:p>
          <w:p w:rsidR="001360DE" w:rsidRPr="00C129F4" w:rsidRDefault="001360DE" w:rsidP="00883649">
            <w:pPr>
              <w:suppressAutoHyphens/>
              <w:jc w:val="right"/>
              <w:rPr>
                <w:sz w:val="20"/>
              </w:rPr>
            </w:pPr>
            <w:r w:rsidRPr="003F5191">
              <w:rPr>
                <w:sz w:val="20"/>
              </w:rPr>
              <w:t>ч. 2 ст. 64.1 ЗПК</w:t>
            </w:r>
          </w:p>
        </w:tc>
        <w:tc>
          <w:tcPr>
            <w:tcW w:w="3260" w:type="dxa"/>
          </w:tcPr>
          <w:p w:rsidR="001360DE" w:rsidRPr="003F5191" w:rsidRDefault="001360DE" w:rsidP="00883649">
            <w:pPr>
              <w:suppressAutoHyphens/>
              <w:jc w:val="both"/>
              <w:rPr>
                <w:b/>
                <w:sz w:val="20"/>
              </w:rPr>
            </w:pPr>
            <w:r w:rsidRPr="00C129F4">
              <w:rPr>
                <w:sz w:val="20"/>
              </w:rPr>
              <w:t xml:space="preserve">Проводится с 08.00 часов до 20.00 часов по местному времени </w:t>
            </w:r>
            <w:r w:rsidRPr="003F5191">
              <w:rPr>
                <w:b/>
                <w:sz w:val="20"/>
              </w:rPr>
              <w:t>17.09.2021;</w:t>
            </w:r>
          </w:p>
          <w:p w:rsidR="001360DE" w:rsidRPr="003F5191" w:rsidRDefault="001360DE" w:rsidP="00883649">
            <w:pPr>
              <w:suppressAutoHyphens/>
              <w:jc w:val="both"/>
              <w:rPr>
                <w:b/>
                <w:sz w:val="20"/>
              </w:rPr>
            </w:pPr>
            <w:r w:rsidRPr="003F5191">
              <w:rPr>
                <w:b/>
                <w:sz w:val="20"/>
              </w:rPr>
              <w:t xml:space="preserve">18.09.2021; </w:t>
            </w:r>
          </w:p>
          <w:p w:rsidR="001360DE" w:rsidRPr="00C129F4" w:rsidRDefault="001360DE" w:rsidP="00883649">
            <w:pPr>
              <w:suppressAutoHyphens/>
              <w:jc w:val="both"/>
              <w:rPr>
                <w:sz w:val="20"/>
              </w:rPr>
            </w:pPr>
            <w:r w:rsidRPr="00C129F4">
              <w:rPr>
                <w:b/>
                <w:sz w:val="20"/>
              </w:rPr>
              <w:t>19.09.2021</w:t>
            </w:r>
          </w:p>
        </w:tc>
        <w:tc>
          <w:tcPr>
            <w:tcW w:w="2410" w:type="dxa"/>
            <w:vAlign w:val="center"/>
          </w:tcPr>
          <w:p w:rsidR="001360DE" w:rsidRPr="00C129F4" w:rsidRDefault="001360DE" w:rsidP="00762097">
            <w:pPr>
              <w:suppressAutoHyphens/>
              <w:rPr>
                <w:sz w:val="20"/>
              </w:rPr>
            </w:pPr>
            <w:r w:rsidRPr="00C129F4">
              <w:rPr>
                <w:sz w:val="20"/>
              </w:rPr>
              <w:t>Участковые избирательные комиссии</w:t>
            </w:r>
          </w:p>
          <w:p w:rsidR="001360DE" w:rsidRPr="00C129F4" w:rsidRDefault="001360DE" w:rsidP="00883649">
            <w:pPr>
              <w:suppressAutoHyphens/>
              <w:jc w:val="center"/>
              <w:rPr>
                <w:sz w:val="20"/>
              </w:rPr>
            </w:pP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E076EA">
              <w:rPr>
                <w:sz w:val="20"/>
              </w:rPr>
              <w:t>7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Подсчет голосов избирателей на избирательном участке </w:t>
            </w: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 2 ст. 68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>
              <w:rPr>
                <w:sz w:val="20"/>
              </w:rPr>
              <w:t xml:space="preserve">ч. 2 </w:t>
            </w:r>
            <w:r w:rsidRPr="00EF05BD">
              <w:rPr>
                <w:sz w:val="20"/>
              </w:rPr>
              <w:t>ст. 69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Сразу</w:t>
            </w:r>
            <w:r w:rsidRPr="00EF05BD">
              <w:rPr>
                <w:sz w:val="20"/>
              </w:rPr>
              <w:t xml:space="preserve"> после окончания времени голосования без перерыва и до установления итогов голосования на избирательном участке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Участковые избирательные комиссии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E076EA">
              <w:rPr>
                <w:sz w:val="20"/>
              </w:rPr>
              <w:t>8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Проведение итогового заседания участковой избирательной комиссии </w:t>
            </w: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п.26 ст.68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23 ст. 69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После проведения всех необходимых действий и подсчетов и перед подписанием протокола об итогах голосования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Участковые избирательные комиссии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E076EA">
              <w:rPr>
                <w:sz w:val="20"/>
              </w:rPr>
              <w:t>9</w:t>
            </w:r>
          </w:p>
        </w:tc>
        <w:tc>
          <w:tcPr>
            <w:tcW w:w="3402" w:type="dxa"/>
          </w:tcPr>
          <w:p w:rsidR="001360DE" w:rsidRPr="007D101C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7D101C">
              <w:rPr>
                <w:sz w:val="20"/>
              </w:rPr>
              <w:t>Выд</w:t>
            </w:r>
            <w:r>
              <w:rPr>
                <w:sz w:val="20"/>
              </w:rPr>
              <w:t>ача копии протокола</w:t>
            </w:r>
            <w:r w:rsidRPr="007D101C">
              <w:rPr>
                <w:sz w:val="20"/>
              </w:rPr>
              <w:t xml:space="preserve"> об итогах голосования членам вышестоящих комиссий и работникам их аппаратов, </w:t>
            </w:r>
            <w:r>
              <w:rPr>
                <w:sz w:val="20"/>
              </w:rPr>
              <w:t>кандидату, зарегистрированному ТИК</w:t>
            </w:r>
            <w:r w:rsidRPr="007D101C">
              <w:rPr>
                <w:sz w:val="20"/>
              </w:rPr>
              <w:t xml:space="preserve">, или его доверенному лицу, уполномоченному </w:t>
            </w:r>
            <w:r w:rsidRPr="004C187D">
              <w:rPr>
                <w:sz w:val="20"/>
              </w:rPr>
              <w:t xml:space="preserve">представителю </w:t>
            </w:r>
            <w:r w:rsidRPr="007D101C">
              <w:rPr>
                <w:sz w:val="20"/>
              </w:rPr>
              <w:t>по финансовым вопросам,</w:t>
            </w:r>
            <w:r>
              <w:rPr>
                <w:sz w:val="20"/>
              </w:rPr>
              <w:t xml:space="preserve"> </w:t>
            </w:r>
            <w:r w:rsidRPr="005C11C7">
              <w:rPr>
                <w:sz w:val="20"/>
              </w:rPr>
              <w:t>уполномоченному представителю или доверенному лицу избирательного объединения, список канди</w:t>
            </w:r>
            <w:r>
              <w:rPr>
                <w:sz w:val="20"/>
              </w:rPr>
              <w:t>датов которого зарегистрирован ТИК</w:t>
            </w:r>
            <w:r w:rsidRPr="005C11C7">
              <w:rPr>
                <w:sz w:val="20"/>
              </w:rPr>
              <w:t>, наблюдателям, представителям</w:t>
            </w:r>
            <w:r w:rsidRPr="007D101C">
              <w:rPr>
                <w:sz w:val="20"/>
              </w:rPr>
              <w:t xml:space="preserve"> средств массовой информации</w:t>
            </w:r>
            <w:r>
              <w:rPr>
                <w:sz w:val="20"/>
              </w:rPr>
              <w:t xml:space="preserve"> аккредитованных в соответствии с частью 10.2 статьи 23 ЗПК</w:t>
            </w:r>
          </w:p>
          <w:p w:rsidR="001360DE" w:rsidRPr="007D101C" w:rsidRDefault="001360DE" w:rsidP="00883649">
            <w:pPr>
              <w:tabs>
                <w:tab w:val="left" w:pos="1305"/>
                <w:tab w:val="right" w:pos="4186"/>
              </w:tabs>
              <w:suppressAutoHyphens/>
              <w:adjustRightInd w:val="0"/>
              <w:jc w:val="right"/>
              <w:rPr>
                <w:sz w:val="20"/>
              </w:rPr>
            </w:pPr>
            <w:r>
              <w:rPr>
                <w:sz w:val="20"/>
              </w:rPr>
              <w:tab/>
            </w:r>
            <w:r w:rsidRPr="007D101C">
              <w:rPr>
                <w:sz w:val="20"/>
              </w:rPr>
              <w:t>п. 29 ст. 68 ФЗ</w:t>
            </w: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  <w:r w:rsidRPr="007D101C">
              <w:rPr>
                <w:sz w:val="20"/>
              </w:rPr>
              <w:t>ч. 23, 26 ст. 69 ЗПК</w:t>
            </w:r>
          </w:p>
          <w:p w:rsidR="00B12F85" w:rsidRDefault="00B12F85" w:rsidP="00883649">
            <w:pPr>
              <w:suppressAutoHyphens/>
              <w:jc w:val="right"/>
              <w:rPr>
                <w:sz w:val="20"/>
              </w:rPr>
            </w:pPr>
          </w:p>
          <w:p w:rsidR="0053701C" w:rsidRPr="007D101C" w:rsidRDefault="0053701C" w:rsidP="00883649">
            <w:pPr>
              <w:suppressAutoHyphens/>
              <w:jc w:val="right"/>
              <w:rPr>
                <w:sz w:val="20"/>
              </w:rPr>
            </w:pPr>
          </w:p>
        </w:tc>
        <w:tc>
          <w:tcPr>
            <w:tcW w:w="3260" w:type="dxa"/>
          </w:tcPr>
          <w:p w:rsidR="001360DE" w:rsidRPr="007D101C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7D101C">
              <w:rPr>
                <w:sz w:val="20"/>
              </w:rPr>
              <w:t>Немедленно после подписания протокола об итогах голосования</w:t>
            </w:r>
          </w:p>
          <w:p w:rsidR="001360DE" w:rsidRPr="007D101C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7D101C" w:rsidRDefault="001360DE" w:rsidP="00883649">
            <w:pPr>
              <w:suppressAutoHyphens/>
              <w:jc w:val="both"/>
              <w:rPr>
                <w:sz w:val="20"/>
              </w:rPr>
            </w:pPr>
            <w:r w:rsidRPr="007D101C">
              <w:rPr>
                <w:sz w:val="20"/>
              </w:rPr>
              <w:t>Участковые избирательные комиссии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E076EA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90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Направление первого экземпляра протокола участковой избирательной комиссии об итогах голосования в </w:t>
            </w:r>
            <w:r>
              <w:rPr>
                <w:sz w:val="20"/>
              </w:rPr>
              <w:t>территориальную избирательную комиссию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п.30 ст.68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>
              <w:rPr>
                <w:sz w:val="20"/>
              </w:rPr>
              <w:t>ч. 27</w:t>
            </w:r>
            <w:r w:rsidRPr="00EF05BD">
              <w:rPr>
                <w:sz w:val="20"/>
              </w:rPr>
              <w:t xml:space="preserve"> ст. 69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Незамедлительно после подписания протокола его всеми присутствующими членами участковой избирательной комиссии с правом решающего голоса и выдачи его заверенных копий лицам, имеющим право на их получение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Участковые избирательные комиссии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E076EA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Передача второго экземпляра протокола об итогах голосования для хранения в </w:t>
            </w:r>
            <w:r>
              <w:rPr>
                <w:sz w:val="20"/>
              </w:rPr>
              <w:t xml:space="preserve">территориальную </w:t>
            </w:r>
            <w:r>
              <w:rPr>
                <w:rFonts w:eastAsiaTheme="minorHAnsi"/>
                <w:sz w:val="20"/>
                <w:lang w:eastAsia="en-US"/>
              </w:rPr>
              <w:t xml:space="preserve">избирательную комиссию 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28 ст. 69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После ознакомления лиц, указанных в ч. 3 ст. 23 ЗПК, и вывешивании его заверенной копии для ознакомления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Участковые избирательные комиссии</w:t>
            </w:r>
          </w:p>
        </w:tc>
      </w:tr>
      <w:tr w:rsidR="001360DE" w:rsidRPr="00F4381F" w:rsidTr="00883649">
        <w:trPr>
          <w:trHeight w:val="1380"/>
        </w:trPr>
        <w:tc>
          <w:tcPr>
            <w:tcW w:w="709" w:type="dxa"/>
            <w:vAlign w:val="center"/>
          </w:tcPr>
          <w:p w:rsidR="001360DE" w:rsidRDefault="00E076EA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3402" w:type="dxa"/>
          </w:tcPr>
          <w:p w:rsidR="001360DE" w:rsidRPr="0074682C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Составление </w:t>
            </w:r>
            <w:r>
              <w:rPr>
                <w:sz w:val="20"/>
              </w:rPr>
              <w:t>протокола о результатах выборов по многомандатному</w:t>
            </w:r>
            <w:r w:rsidRPr="004B5111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избирательному округу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ст. 69, 70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1 ст. 70 ЗПК</w:t>
            </w:r>
          </w:p>
        </w:tc>
        <w:tc>
          <w:tcPr>
            <w:tcW w:w="3260" w:type="dxa"/>
          </w:tcPr>
          <w:p w:rsidR="001360DE" w:rsidRPr="001812D0" w:rsidRDefault="001360DE" w:rsidP="00883649">
            <w:pPr>
              <w:suppressAutoHyphens/>
              <w:jc w:val="both"/>
              <w:rPr>
                <w:sz w:val="20"/>
              </w:rPr>
            </w:pPr>
            <w:r w:rsidRPr="001812D0">
              <w:rPr>
                <w:sz w:val="20"/>
              </w:rPr>
              <w:t>Не позднее чем через 3 дня со дня голосования, т.е</w:t>
            </w:r>
            <w:r w:rsidRPr="0063210A">
              <w:rPr>
                <w:b/>
                <w:sz w:val="20"/>
              </w:rPr>
              <w:t>. не позднее 22.09.2021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2070"/>
        </w:trPr>
        <w:tc>
          <w:tcPr>
            <w:tcW w:w="709" w:type="dxa"/>
            <w:vAlign w:val="center"/>
          </w:tcPr>
          <w:p w:rsidR="001360DE" w:rsidRDefault="00E076EA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3402" w:type="dxa"/>
          </w:tcPr>
          <w:p w:rsidR="001360DE" w:rsidRPr="007D101C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Проведе</w:t>
            </w:r>
            <w:r>
              <w:rPr>
                <w:sz w:val="20"/>
              </w:rPr>
              <w:t>ние итогового заседания территориальной</w:t>
            </w:r>
            <w:r w:rsidRPr="00EF05BD">
              <w:rPr>
                <w:sz w:val="20"/>
              </w:rPr>
              <w:t xml:space="preserve"> </w:t>
            </w:r>
            <w:r w:rsidRPr="007D101C">
              <w:rPr>
                <w:sz w:val="20"/>
              </w:rPr>
              <w:t>избирательной комиссии</w:t>
            </w:r>
            <w:r>
              <w:rPr>
                <w:sz w:val="20"/>
              </w:rPr>
              <w:t>,</w:t>
            </w:r>
            <w:r w:rsidRPr="007D101C">
              <w:rPr>
                <w:sz w:val="20"/>
              </w:rPr>
              <w:t xml:space="preserve"> на котором рассматриваются поступившие в комиссию жалобы (заявления) на нарушения </w:t>
            </w:r>
            <w:r w:rsidRPr="004C187D">
              <w:rPr>
                <w:sz w:val="20"/>
              </w:rPr>
              <w:t>ЗПК</w:t>
            </w:r>
            <w:r w:rsidRPr="007D101C">
              <w:rPr>
                <w:sz w:val="20"/>
              </w:rPr>
              <w:t>, допущенные при голосовании, подсчете голосов избирателей, установлении итогов голосования</w:t>
            </w:r>
          </w:p>
          <w:p w:rsidR="001360DE" w:rsidRPr="00EF05BD" w:rsidRDefault="001360DE" w:rsidP="00883649">
            <w:pPr>
              <w:suppressAutoHyphens/>
              <w:adjustRightInd w:val="0"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12 ст. 70</w:t>
            </w:r>
            <w:r>
              <w:rPr>
                <w:sz w:val="20"/>
              </w:rPr>
              <w:t>, ч. 10 ст. 70.1</w:t>
            </w:r>
            <w:r w:rsidRPr="00EF05BD">
              <w:rPr>
                <w:sz w:val="20"/>
              </w:rPr>
              <w:t xml:space="preserve">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Перед подписанием протоколов об итогах голосования</w:t>
            </w:r>
            <w:r>
              <w:rPr>
                <w:sz w:val="20"/>
              </w:rPr>
              <w:t xml:space="preserve">, о результатах выборов 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762097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  <w:r w:rsidR="00E076EA">
              <w:rPr>
                <w:sz w:val="20"/>
              </w:rPr>
              <w:t>4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Предоставление заверенных копий </w:t>
            </w:r>
            <w:r>
              <w:rPr>
                <w:sz w:val="20"/>
              </w:rPr>
              <w:t xml:space="preserve">протокола о результатах выборов </w:t>
            </w:r>
            <w:r w:rsidRPr="00EF05BD">
              <w:rPr>
                <w:sz w:val="20"/>
              </w:rPr>
              <w:t>и сводной таблицы всем членам избирательной комиссии, организующей выборы, иным лицам, указанным в части 3 статьи 23 ЗПК и присутствовавшим при определении результатов выборов, а также представителям средств массовой информации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>
              <w:rPr>
                <w:sz w:val="20"/>
              </w:rPr>
              <w:t>ч. 15 ст</w:t>
            </w:r>
            <w:r w:rsidRPr="001812D0">
              <w:rPr>
                <w:sz w:val="20"/>
              </w:rPr>
              <w:t>. 71</w:t>
            </w:r>
            <w:r w:rsidRPr="00EF05BD">
              <w:rPr>
                <w:sz w:val="20"/>
              </w:rPr>
              <w:t xml:space="preserve">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После подписания всеми присутствующими членами </w:t>
            </w:r>
            <w:r w:rsidR="00762097">
              <w:rPr>
                <w:sz w:val="20"/>
              </w:rPr>
              <w:t xml:space="preserve">территориальной </w:t>
            </w:r>
            <w:r w:rsidRPr="00EF05BD">
              <w:rPr>
                <w:sz w:val="20"/>
              </w:rPr>
              <w:t>избирательн</w:t>
            </w:r>
            <w:r w:rsidR="00762097">
              <w:rPr>
                <w:sz w:val="20"/>
              </w:rPr>
              <w:t>ой комиссии</w:t>
            </w:r>
            <w:r w:rsidRPr="00EF05BD">
              <w:rPr>
                <w:sz w:val="20"/>
              </w:rPr>
              <w:t xml:space="preserve"> с правом решающего голоса</w:t>
            </w:r>
          </w:p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  <w:r w:rsidR="00E076EA">
              <w:rPr>
                <w:sz w:val="20"/>
              </w:rPr>
              <w:t>5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outlineLvl w:val="2"/>
              <w:rPr>
                <w:sz w:val="20"/>
              </w:rPr>
            </w:pPr>
            <w:r w:rsidRPr="007D101C">
              <w:rPr>
                <w:sz w:val="20"/>
              </w:rPr>
              <w:t>Определение общих</w:t>
            </w:r>
            <w:r w:rsidRPr="00EF05BD">
              <w:rPr>
                <w:sz w:val="20"/>
              </w:rPr>
              <w:t xml:space="preserve"> результатов выборов 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 xml:space="preserve">  ст. 69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ст. 73 ЗПК</w:t>
            </w:r>
          </w:p>
        </w:tc>
        <w:tc>
          <w:tcPr>
            <w:tcW w:w="3260" w:type="dxa"/>
          </w:tcPr>
          <w:p w:rsidR="001360DE" w:rsidRPr="000C56EC" w:rsidRDefault="001360DE" w:rsidP="00883649">
            <w:pPr>
              <w:suppressAutoHyphens/>
              <w:jc w:val="both"/>
              <w:rPr>
                <w:color w:val="00B0F0"/>
                <w:sz w:val="20"/>
              </w:rPr>
            </w:pPr>
            <w:r w:rsidRPr="00EF05BD">
              <w:rPr>
                <w:sz w:val="20"/>
              </w:rPr>
              <w:t xml:space="preserve">Не позднее чем через 2 недели после дня голосования, т.е. </w:t>
            </w:r>
            <w:r w:rsidRPr="00925DD4">
              <w:rPr>
                <w:sz w:val="20"/>
              </w:rPr>
              <w:t>не позднее 04.10.2021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  <w:r w:rsidR="00E076EA">
              <w:rPr>
                <w:sz w:val="20"/>
              </w:rPr>
              <w:t>6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outlineLvl w:val="2"/>
              <w:rPr>
                <w:sz w:val="20"/>
              </w:rPr>
            </w:pPr>
            <w:r w:rsidRPr="00EF05BD">
              <w:rPr>
                <w:sz w:val="20"/>
              </w:rPr>
              <w:t>Официальное опубликование решения об установлении общих результатов выборов депутатов представительного органа муниципального образования</w:t>
            </w:r>
          </w:p>
          <w:p w:rsidR="001360DE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ст. 73 ЗПК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Не позднее чем через 5 дней со дня его принятия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  <w:r w:rsidR="00E076EA">
              <w:rPr>
                <w:sz w:val="20"/>
              </w:rPr>
              <w:t>7</w:t>
            </w:r>
          </w:p>
        </w:tc>
        <w:tc>
          <w:tcPr>
            <w:tcW w:w="3402" w:type="dxa"/>
          </w:tcPr>
          <w:p w:rsidR="001360DE" w:rsidRPr="00662974" w:rsidRDefault="001360DE" w:rsidP="00B12F85">
            <w:pPr>
              <w:pStyle w:val="2"/>
              <w:suppressAutoHyphens/>
              <w:spacing w:line="240" w:lineRule="auto"/>
              <w:jc w:val="both"/>
              <w:rPr>
                <w:sz w:val="20"/>
              </w:rPr>
            </w:pPr>
            <w:r w:rsidRPr="00B12F85">
              <w:rPr>
                <w:sz w:val="20"/>
              </w:rPr>
              <w:t xml:space="preserve">Извещение </w:t>
            </w:r>
            <w:r w:rsidRPr="00662974">
              <w:rPr>
                <w:sz w:val="20"/>
              </w:rPr>
              <w:t>зарегистрированного кандидата об избрании его депутатом представительного органа муниципального образования</w:t>
            </w:r>
          </w:p>
          <w:p w:rsidR="001360DE" w:rsidRPr="00CB09A4" w:rsidRDefault="001360DE" w:rsidP="00883649">
            <w:pPr>
              <w:suppressAutoHyphens/>
              <w:jc w:val="right"/>
              <w:rPr>
                <w:sz w:val="20"/>
              </w:rPr>
            </w:pPr>
            <w:r w:rsidRPr="00CB09A4">
              <w:rPr>
                <w:sz w:val="20"/>
              </w:rPr>
              <w:t>п. 6 ст. 70 ФЗ</w:t>
            </w:r>
          </w:p>
          <w:p w:rsidR="001360DE" w:rsidRPr="00CB09A4" w:rsidRDefault="001360DE" w:rsidP="00883649">
            <w:pPr>
              <w:suppressAutoHyphens/>
              <w:jc w:val="right"/>
              <w:rPr>
                <w:sz w:val="20"/>
              </w:rPr>
            </w:pPr>
            <w:r w:rsidRPr="00CB09A4">
              <w:rPr>
                <w:sz w:val="20"/>
              </w:rPr>
              <w:t>ч. 1 ст. 76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Незамедлительно после определения результатов выборов 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  <w:r w:rsidR="00E076EA">
              <w:rPr>
                <w:sz w:val="20"/>
              </w:rPr>
              <w:t>8</w:t>
            </w:r>
          </w:p>
        </w:tc>
        <w:tc>
          <w:tcPr>
            <w:tcW w:w="3402" w:type="dxa"/>
          </w:tcPr>
          <w:p w:rsidR="001360DE" w:rsidRPr="00662974" w:rsidRDefault="001360DE" w:rsidP="00662974">
            <w:pPr>
              <w:pStyle w:val="2"/>
              <w:suppressAutoHyphens/>
              <w:spacing w:line="240" w:lineRule="auto"/>
              <w:jc w:val="both"/>
              <w:rPr>
                <w:sz w:val="20"/>
              </w:rPr>
            </w:pPr>
            <w:r w:rsidRPr="00662974">
              <w:rPr>
                <w:sz w:val="20"/>
              </w:rPr>
              <w:t xml:space="preserve">Представление в соответствующую избирательную комиссию копии приказа (иного документа) об освобождении от обязанностей, несовместимых со статусом депутата представительного органа муниципального образования, либо копии документа, удостоверяющего подачу в установленный срок </w:t>
            </w:r>
            <w:r w:rsidRPr="00662974">
              <w:rPr>
                <w:sz w:val="20"/>
              </w:rPr>
              <w:lastRenderedPageBreak/>
              <w:t>заявления об освобождении от таких обязанностей</w:t>
            </w:r>
          </w:p>
          <w:p w:rsidR="001360DE" w:rsidRPr="00662974" w:rsidRDefault="001360DE" w:rsidP="00662974">
            <w:pPr>
              <w:pStyle w:val="2"/>
              <w:suppressAutoHyphens/>
              <w:spacing w:line="240" w:lineRule="auto"/>
              <w:jc w:val="right"/>
              <w:rPr>
                <w:sz w:val="20"/>
              </w:rPr>
            </w:pPr>
            <w:r w:rsidRPr="00662974">
              <w:rPr>
                <w:sz w:val="20"/>
              </w:rPr>
              <w:t xml:space="preserve"> п.6 ст.70 ФЗ</w:t>
            </w:r>
          </w:p>
          <w:p w:rsidR="001360DE" w:rsidRPr="00CB09A4" w:rsidRDefault="001360DE" w:rsidP="00662974">
            <w:pPr>
              <w:pStyle w:val="2"/>
              <w:suppressAutoHyphens/>
              <w:spacing w:line="240" w:lineRule="auto"/>
              <w:jc w:val="right"/>
            </w:pPr>
            <w:r w:rsidRPr="00662974">
              <w:rPr>
                <w:sz w:val="20"/>
              </w:rPr>
              <w:t>ч. 1 ст.76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lastRenderedPageBreak/>
              <w:t>В пятидневный срок после извещения об избрании депутатом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Зарегистрированный кандида</w:t>
            </w:r>
            <w:r>
              <w:rPr>
                <w:sz w:val="20"/>
              </w:rPr>
              <w:t>т, избранный депутатом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1360DE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9</w:t>
            </w:r>
            <w:r w:rsidR="00E076EA">
              <w:rPr>
                <w:sz w:val="20"/>
              </w:rPr>
              <w:t>9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Регистрация избранного депутата и выдача ему удостоверения об избрании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3 ст. 76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После официального опубликования общих результатов выборов и  представления зарегистрированным кандидатом копии приказа (иного документа) об освобождении от обязанностей, несовместимых со статусом депутата представительного органа муниципального образования 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E076EA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Направление в средства массовой информации общих данных о резуль</w:t>
            </w:r>
            <w:r>
              <w:rPr>
                <w:sz w:val="20"/>
              </w:rPr>
              <w:t>татах выборов по  избирательному округу</w:t>
            </w:r>
            <w:r w:rsidRPr="00EF05BD">
              <w:rPr>
                <w:sz w:val="20"/>
              </w:rPr>
              <w:t xml:space="preserve"> 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 2 ст. 72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2 ст. 77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В течение одних суток после определения результатов выборов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E076EA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adjustRightInd w:val="0"/>
              <w:jc w:val="both"/>
              <w:rPr>
                <w:sz w:val="20"/>
              </w:rPr>
            </w:pPr>
            <w:r w:rsidRPr="00EF05BD">
              <w:rPr>
                <w:sz w:val="20"/>
              </w:rPr>
              <w:t>Официальное опубликование результатов выборов, а также данных о числе голосов избирателей, полученных каждым из канди</w:t>
            </w:r>
            <w:r>
              <w:rPr>
                <w:sz w:val="20"/>
              </w:rPr>
              <w:t>датов</w:t>
            </w:r>
          </w:p>
          <w:p w:rsidR="001360DE" w:rsidRPr="00EF05BD" w:rsidRDefault="001360DE" w:rsidP="00883649">
            <w:pPr>
              <w:suppressAutoHyphens/>
              <w:adjustRightInd w:val="0"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 3 ст. 72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3 ст. 77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В течение 15 дней со дня голосования, т.е. </w:t>
            </w:r>
            <w:r w:rsidRPr="00412551">
              <w:rPr>
                <w:b/>
                <w:sz w:val="20"/>
              </w:rPr>
              <w:t xml:space="preserve">в период с </w:t>
            </w:r>
            <w:r>
              <w:rPr>
                <w:b/>
                <w:sz w:val="20"/>
              </w:rPr>
              <w:t>19.09.2021 по 03.10.2021</w:t>
            </w:r>
          </w:p>
        </w:tc>
        <w:tc>
          <w:tcPr>
            <w:tcW w:w="241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  <w:tr w:rsidR="001360DE" w:rsidRPr="00F4381F" w:rsidTr="00883649">
        <w:trPr>
          <w:trHeight w:val="344"/>
        </w:trPr>
        <w:tc>
          <w:tcPr>
            <w:tcW w:w="709" w:type="dxa"/>
            <w:vAlign w:val="center"/>
          </w:tcPr>
          <w:p w:rsidR="001360DE" w:rsidRDefault="00E076EA" w:rsidP="008836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3402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>Опубликование информации об итогах голосования, о результатах выборов, включаю</w:t>
            </w:r>
            <w:r>
              <w:rPr>
                <w:sz w:val="20"/>
              </w:rPr>
              <w:t>щей в себя полные данные сводной</w:t>
            </w:r>
            <w:r w:rsidRPr="00EF05BD">
              <w:rPr>
                <w:sz w:val="20"/>
              </w:rPr>
              <w:t xml:space="preserve"> та</w:t>
            </w:r>
            <w:r>
              <w:rPr>
                <w:sz w:val="20"/>
              </w:rPr>
              <w:t>блицы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п. 4 ст. 72 ФЗ</w:t>
            </w:r>
          </w:p>
          <w:p w:rsidR="001360DE" w:rsidRPr="00EF05BD" w:rsidRDefault="001360DE" w:rsidP="00883649">
            <w:pPr>
              <w:suppressAutoHyphens/>
              <w:jc w:val="right"/>
              <w:rPr>
                <w:sz w:val="20"/>
              </w:rPr>
            </w:pPr>
            <w:r w:rsidRPr="00EF05BD">
              <w:rPr>
                <w:sz w:val="20"/>
              </w:rPr>
              <w:t>ч. 4 ст. 77 ЗПК</w:t>
            </w:r>
          </w:p>
        </w:tc>
        <w:tc>
          <w:tcPr>
            <w:tcW w:w="3260" w:type="dxa"/>
          </w:tcPr>
          <w:p w:rsidR="001360DE" w:rsidRPr="00EF05BD" w:rsidRDefault="001360DE" w:rsidP="00883649">
            <w:pPr>
              <w:suppressAutoHyphens/>
              <w:jc w:val="both"/>
              <w:rPr>
                <w:sz w:val="20"/>
              </w:rPr>
            </w:pPr>
            <w:r w:rsidRPr="00EF05BD">
              <w:rPr>
                <w:sz w:val="20"/>
              </w:rPr>
              <w:t xml:space="preserve">В течение двух месяцев со дня голосования, </w:t>
            </w:r>
            <w:r>
              <w:rPr>
                <w:sz w:val="20"/>
              </w:rPr>
              <w:t xml:space="preserve">т.е. </w:t>
            </w:r>
            <w:r w:rsidRPr="007D101C">
              <w:rPr>
                <w:b/>
                <w:sz w:val="20"/>
              </w:rPr>
              <w:t>п</w:t>
            </w:r>
            <w:r>
              <w:rPr>
                <w:b/>
                <w:sz w:val="20"/>
              </w:rPr>
              <w:t>о 17.11.2021 включительно</w:t>
            </w:r>
          </w:p>
        </w:tc>
        <w:tc>
          <w:tcPr>
            <w:tcW w:w="2410" w:type="dxa"/>
          </w:tcPr>
          <w:p w:rsidR="001360DE" w:rsidRPr="00172FCE" w:rsidRDefault="001360DE" w:rsidP="00883649">
            <w:pPr>
              <w:suppressAutoHyphens/>
              <w:jc w:val="both"/>
              <w:rPr>
                <w:sz w:val="20"/>
              </w:rPr>
            </w:pPr>
            <w:r>
              <w:rPr>
                <w:rFonts w:eastAsiaTheme="minorHAnsi"/>
                <w:sz w:val="20"/>
                <w:lang w:eastAsia="en-US"/>
              </w:rPr>
              <w:t>Территориальная избирательная комиссия</w:t>
            </w:r>
          </w:p>
        </w:tc>
      </w:tr>
    </w:tbl>
    <w:p w:rsidR="001360DE" w:rsidRPr="0043744C" w:rsidRDefault="001360DE" w:rsidP="001360DE">
      <w:pPr>
        <w:suppressAutoHyphens/>
        <w:rPr>
          <w:sz w:val="22"/>
          <w:szCs w:val="22"/>
        </w:rPr>
      </w:pPr>
    </w:p>
    <w:p w:rsidR="001360DE" w:rsidRDefault="001360DE" w:rsidP="00222D8D">
      <w:pPr>
        <w:pStyle w:val="a8"/>
        <w:jc w:val="right"/>
        <w:outlineLvl w:val="0"/>
        <w:rPr>
          <w:sz w:val="20"/>
        </w:rPr>
      </w:pPr>
    </w:p>
    <w:sectPr w:rsidR="001360DE" w:rsidSect="00134524">
      <w:pgSz w:w="11906" w:h="16838" w:code="9"/>
      <w:pgMar w:top="709" w:right="567" w:bottom="567" w:left="1418" w:header="720" w:footer="89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81E" w:rsidRDefault="00D3381E">
      <w:r>
        <w:separator/>
      </w:r>
    </w:p>
  </w:endnote>
  <w:endnote w:type="continuationSeparator" w:id="1">
    <w:p w:rsidR="00D3381E" w:rsidRDefault="00D33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81E" w:rsidRDefault="00D3381E">
      <w:r>
        <w:separator/>
      </w:r>
    </w:p>
  </w:footnote>
  <w:footnote w:type="continuationSeparator" w:id="1">
    <w:p w:rsidR="00D3381E" w:rsidRDefault="00D338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3C7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12341"/>
    <w:multiLevelType w:val="multilevel"/>
    <w:tmpl w:val="7640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541B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41667"/>
    <w:multiLevelType w:val="hybridMultilevel"/>
    <w:tmpl w:val="0748B094"/>
    <w:lvl w:ilvl="0" w:tplc="DE3ADE62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463F21"/>
    <w:multiLevelType w:val="multilevel"/>
    <w:tmpl w:val="17DCD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800A3C"/>
    <w:multiLevelType w:val="hybridMultilevel"/>
    <w:tmpl w:val="7B307D9E"/>
    <w:lvl w:ilvl="0" w:tplc="C69CF6AA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E9607AE"/>
    <w:multiLevelType w:val="hybridMultilevel"/>
    <w:tmpl w:val="2624AD5E"/>
    <w:lvl w:ilvl="0" w:tplc="E7C62E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F6C1701"/>
    <w:multiLevelType w:val="multilevel"/>
    <w:tmpl w:val="7D78F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820858"/>
    <w:multiLevelType w:val="hybridMultilevel"/>
    <w:tmpl w:val="BD1C6BC8"/>
    <w:lvl w:ilvl="0" w:tplc="1B68B1F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25421B9F"/>
    <w:multiLevelType w:val="hybridMultilevel"/>
    <w:tmpl w:val="82D469B4"/>
    <w:lvl w:ilvl="0" w:tplc="EA125F50">
      <w:start w:val="2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EC27A54"/>
    <w:multiLevelType w:val="multilevel"/>
    <w:tmpl w:val="584CC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771928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13">
    <w:nsid w:val="3B4E5851"/>
    <w:multiLevelType w:val="multilevel"/>
    <w:tmpl w:val="CA407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C77083"/>
    <w:multiLevelType w:val="hybridMultilevel"/>
    <w:tmpl w:val="CA1E9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E70B0F"/>
    <w:multiLevelType w:val="multilevel"/>
    <w:tmpl w:val="B9BA9FF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CD54A68"/>
    <w:multiLevelType w:val="hybridMultilevel"/>
    <w:tmpl w:val="A9D4D112"/>
    <w:lvl w:ilvl="0" w:tplc="8056F87E">
      <w:start w:val="1"/>
      <w:numFmt w:val="decimal"/>
      <w:lvlText w:val="%1)"/>
      <w:lvlJc w:val="left"/>
      <w:pPr>
        <w:ind w:left="1116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D491C33"/>
    <w:multiLevelType w:val="multilevel"/>
    <w:tmpl w:val="24901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55781E"/>
    <w:multiLevelType w:val="multilevel"/>
    <w:tmpl w:val="CB227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7DC55A3"/>
    <w:multiLevelType w:val="hybridMultilevel"/>
    <w:tmpl w:val="9996A5AE"/>
    <w:lvl w:ilvl="0" w:tplc="C38A0D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8016D42"/>
    <w:multiLevelType w:val="multilevel"/>
    <w:tmpl w:val="93F48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E90380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ED43CD9"/>
    <w:multiLevelType w:val="multilevel"/>
    <w:tmpl w:val="1A662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1B74F5"/>
    <w:multiLevelType w:val="hybridMultilevel"/>
    <w:tmpl w:val="03F2C8AE"/>
    <w:lvl w:ilvl="0" w:tplc="95AC714C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6F766D4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7B56385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26">
    <w:nsid w:val="6AA03C19"/>
    <w:multiLevelType w:val="hybridMultilevel"/>
    <w:tmpl w:val="01B496D0"/>
    <w:lvl w:ilvl="0" w:tplc="6DDE4BF8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2D94306"/>
    <w:multiLevelType w:val="hybridMultilevel"/>
    <w:tmpl w:val="13C6F5F8"/>
    <w:lvl w:ilvl="0" w:tplc="337C9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814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D0725A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7A0F6B9C"/>
    <w:multiLevelType w:val="multilevel"/>
    <w:tmpl w:val="271A9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1F4F1E"/>
    <w:multiLevelType w:val="hybridMultilevel"/>
    <w:tmpl w:val="15A0216A"/>
    <w:lvl w:ilvl="0" w:tplc="CD82744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7"/>
  </w:num>
  <w:num w:numId="3">
    <w:abstractNumId w:val="10"/>
  </w:num>
  <w:num w:numId="4">
    <w:abstractNumId w:val="9"/>
  </w:num>
  <w:num w:numId="5">
    <w:abstractNumId w:val="7"/>
  </w:num>
  <w:num w:numId="6">
    <w:abstractNumId w:val="23"/>
  </w:num>
  <w:num w:numId="7">
    <w:abstractNumId w:val="3"/>
  </w:num>
  <w:num w:numId="8">
    <w:abstractNumId w:val="5"/>
  </w:num>
  <w:num w:numId="9">
    <w:abstractNumId w:val="16"/>
  </w:num>
  <w:num w:numId="10">
    <w:abstractNumId w:val="26"/>
  </w:num>
  <w:num w:numId="11">
    <w:abstractNumId w:val="19"/>
  </w:num>
  <w:num w:numId="12">
    <w:abstractNumId w:val="25"/>
  </w:num>
  <w:num w:numId="13">
    <w:abstractNumId w:val="12"/>
  </w:num>
  <w:num w:numId="14">
    <w:abstractNumId w:val="15"/>
  </w:num>
  <w:num w:numId="15">
    <w:abstractNumId w:val="21"/>
  </w:num>
  <w:num w:numId="16">
    <w:abstractNumId w:val="24"/>
  </w:num>
  <w:num w:numId="17">
    <w:abstractNumId w:val="20"/>
  </w:num>
  <w:num w:numId="18">
    <w:abstractNumId w:val="18"/>
  </w:num>
  <w:num w:numId="19">
    <w:abstractNumId w:val="29"/>
  </w:num>
  <w:num w:numId="20">
    <w:abstractNumId w:val="22"/>
  </w:num>
  <w:num w:numId="21">
    <w:abstractNumId w:val="17"/>
  </w:num>
  <w:num w:numId="22">
    <w:abstractNumId w:val="13"/>
  </w:num>
  <w:num w:numId="23">
    <w:abstractNumId w:val="11"/>
  </w:num>
  <w:num w:numId="24">
    <w:abstractNumId w:val="4"/>
  </w:num>
  <w:num w:numId="25">
    <w:abstractNumId w:val="1"/>
  </w:num>
  <w:num w:numId="26">
    <w:abstractNumId w:val="8"/>
  </w:num>
  <w:num w:numId="27">
    <w:abstractNumId w:val="28"/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0"/>
  </w:num>
  <w:num w:numId="31">
    <w:abstractNumId w:val="2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drawingGridHorizontalSpacing w:val="57"/>
  <w:drawingGridVertic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E9D"/>
    <w:rsid w:val="000118DC"/>
    <w:rsid w:val="00037EF4"/>
    <w:rsid w:val="00053215"/>
    <w:rsid w:val="00070102"/>
    <w:rsid w:val="000806AC"/>
    <w:rsid w:val="0008269B"/>
    <w:rsid w:val="00083AB7"/>
    <w:rsid w:val="0008522F"/>
    <w:rsid w:val="000936B2"/>
    <w:rsid w:val="00095775"/>
    <w:rsid w:val="000B5407"/>
    <w:rsid w:val="000B7B86"/>
    <w:rsid w:val="000F0DD5"/>
    <w:rsid w:val="00105A2C"/>
    <w:rsid w:val="00106009"/>
    <w:rsid w:val="00116A02"/>
    <w:rsid w:val="00122BB4"/>
    <w:rsid w:val="00134524"/>
    <w:rsid w:val="001360DE"/>
    <w:rsid w:val="00136E30"/>
    <w:rsid w:val="00142743"/>
    <w:rsid w:val="00144D7E"/>
    <w:rsid w:val="00145984"/>
    <w:rsid w:val="00164F87"/>
    <w:rsid w:val="00183D18"/>
    <w:rsid w:val="0018432B"/>
    <w:rsid w:val="001953D7"/>
    <w:rsid w:val="001A610E"/>
    <w:rsid w:val="001B3C55"/>
    <w:rsid w:val="001C0A0D"/>
    <w:rsid w:val="001C14FD"/>
    <w:rsid w:val="001C2AF4"/>
    <w:rsid w:val="001D033D"/>
    <w:rsid w:val="001D1350"/>
    <w:rsid w:val="001E49EB"/>
    <w:rsid w:val="001F0DBA"/>
    <w:rsid w:val="001F134B"/>
    <w:rsid w:val="001F3F99"/>
    <w:rsid w:val="00203054"/>
    <w:rsid w:val="002112A6"/>
    <w:rsid w:val="00222D8D"/>
    <w:rsid w:val="00235288"/>
    <w:rsid w:val="00240795"/>
    <w:rsid w:val="00243502"/>
    <w:rsid w:val="00245237"/>
    <w:rsid w:val="00260B51"/>
    <w:rsid w:val="002631A9"/>
    <w:rsid w:val="00270454"/>
    <w:rsid w:val="002926AE"/>
    <w:rsid w:val="002A2FBB"/>
    <w:rsid w:val="002A43C1"/>
    <w:rsid w:val="002A4EFD"/>
    <w:rsid w:val="002B7DA6"/>
    <w:rsid w:val="002D2E48"/>
    <w:rsid w:val="002D3C20"/>
    <w:rsid w:val="002D5D38"/>
    <w:rsid w:val="0031415B"/>
    <w:rsid w:val="003217A2"/>
    <w:rsid w:val="003640BE"/>
    <w:rsid w:val="00370B83"/>
    <w:rsid w:val="0037396E"/>
    <w:rsid w:val="003B4B42"/>
    <w:rsid w:val="003B6C2B"/>
    <w:rsid w:val="003C47F6"/>
    <w:rsid w:val="003C77D1"/>
    <w:rsid w:val="003D1E3A"/>
    <w:rsid w:val="003D63B5"/>
    <w:rsid w:val="003D63C3"/>
    <w:rsid w:val="00411572"/>
    <w:rsid w:val="0042767C"/>
    <w:rsid w:val="00427C73"/>
    <w:rsid w:val="00433416"/>
    <w:rsid w:val="004444F8"/>
    <w:rsid w:val="00451CC1"/>
    <w:rsid w:val="0046204B"/>
    <w:rsid w:val="00481B90"/>
    <w:rsid w:val="00495080"/>
    <w:rsid w:val="005054EA"/>
    <w:rsid w:val="00506411"/>
    <w:rsid w:val="005137A7"/>
    <w:rsid w:val="005179A4"/>
    <w:rsid w:val="0052034C"/>
    <w:rsid w:val="005243B9"/>
    <w:rsid w:val="00530C95"/>
    <w:rsid w:val="0053701C"/>
    <w:rsid w:val="00545287"/>
    <w:rsid w:val="0057149A"/>
    <w:rsid w:val="00583A68"/>
    <w:rsid w:val="005942AD"/>
    <w:rsid w:val="005B2EE4"/>
    <w:rsid w:val="005D3721"/>
    <w:rsid w:val="005E06C4"/>
    <w:rsid w:val="00610A61"/>
    <w:rsid w:val="006127AF"/>
    <w:rsid w:val="00644935"/>
    <w:rsid w:val="00651726"/>
    <w:rsid w:val="00651E9D"/>
    <w:rsid w:val="00656C9F"/>
    <w:rsid w:val="00662974"/>
    <w:rsid w:val="00680EE3"/>
    <w:rsid w:val="006A5A84"/>
    <w:rsid w:val="006B6DF4"/>
    <w:rsid w:val="006B7DCD"/>
    <w:rsid w:val="006D42EB"/>
    <w:rsid w:val="006E0F98"/>
    <w:rsid w:val="006F2A7A"/>
    <w:rsid w:val="006F5605"/>
    <w:rsid w:val="007006BC"/>
    <w:rsid w:val="007106F7"/>
    <w:rsid w:val="00712C6E"/>
    <w:rsid w:val="00715B54"/>
    <w:rsid w:val="00717B95"/>
    <w:rsid w:val="00721418"/>
    <w:rsid w:val="00762097"/>
    <w:rsid w:val="007760C2"/>
    <w:rsid w:val="00787ECE"/>
    <w:rsid w:val="00793D63"/>
    <w:rsid w:val="00797BC9"/>
    <w:rsid w:val="007B46C5"/>
    <w:rsid w:val="007C7FB7"/>
    <w:rsid w:val="00806D49"/>
    <w:rsid w:val="0082437A"/>
    <w:rsid w:val="00831D00"/>
    <w:rsid w:val="00836F7E"/>
    <w:rsid w:val="00842AD0"/>
    <w:rsid w:val="008728E5"/>
    <w:rsid w:val="0088233E"/>
    <w:rsid w:val="00882C9A"/>
    <w:rsid w:val="00883649"/>
    <w:rsid w:val="0088515E"/>
    <w:rsid w:val="0089015A"/>
    <w:rsid w:val="00894D49"/>
    <w:rsid w:val="008A1E6D"/>
    <w:rsid w:val="008A3BDB"/>
    <w:rsid w:val="008A411C"/>
    <w:rsid w:val="008A58C8"/>
    <w:rsid w:val="008B5380"/>
    <w:rsid w:val="008C0724"/>
    <w:rsid w:val="008C1CB4"/>
    <w:rsid w:val="008C7C25"/>
    <w:rsid w:val="008C7F1A"/>
    <w:rsid w:val="008E1D9E"/>
    <w:rsid w:val="008E3379"/>
    <w:rsid w:val="008F5B24"/>
    <w:rsid w:val="00900D6E"/>
    <w:rsid w:val="00921AB5"/>
    <w:rsid w:val="009241CE"/>
    <w:rsid w:val="009302FB"/>
    <w:rsid w:val="00933046"/>
    <w:rsid w:val="009363B6"/>
    <w:rsid w:val="00951B93"/>
    <w:rsid w:val="0095576A"/>
    <w:rsid w:val="009658B9"/>
    <w:rsid w:val="00975115"/>
    <w:rsid w:val="00977452"/>
    <w:rsid w:val="00981E9D"/>
    <w:rsid w:val="00987CB5"/>
    <w:rsid w:val="009B1C68"/>
    <w:rsid w:val="009B39CA"/>
    <w:rsid w:val="009B42D2"/>
    <w:rsid w:val="009B559F"/>
    <w:rsid w:val="009B7A0B"/>
    <w:rsid w:val="009C1584"/>
    <w:rsid w:val="009D74B2"/>
    <w:rsid w:val="009F2F53"/>
    <w:rsid w:val="009F66A8"/>
    <w:rsid w:val="00A1047D"/>
    <w:rsid w:val="00A10C37"/>
    <w:rsid w:val="00A14CCE"/>
    <w:rsid w:val="00A2747B"/>
    <w:rsid w:val="00A4296D"/>
    <w:rsid w:val="00A533C5"/>
    <w:rsid w:val="00A53CC9"/>
    <w:rsid w:val="00A57A81"/>
    <w:rsid w:val="00AA4F58"/>
    <w:rsid w:val="00AA6BF1"/>
    <w:rsid w:val="00AB043B"/>
    <w:rsid w:val="00AB6C1C"/>
    <w:rsid w:val="00AD3D72"/>
    <w:rsid w:val="00AE760E"/>
    <w:rsid w:val="00AE7FD1"/>
    <w:rsid w:val="00B12F85"/>
    <w:rsid w:val="00B2228F"/>
    <w:rsid w:val="00B47126"/>
    <w:rsid w:val="00B57C65"/>
    <w:rsid w:val="00B9302D"/>
    <w:rsid w:val="00B95226"/>
    <w:rsid w:val="00B96700"/>
    <w:rsid w:val="00BC709B"/>
    <w:rsid w:val="00BD2F75"/>
    <w:rsid w:val="00BE0607"/>
    <w:rsid w:val="00BE2751"/>
    <w:rsid w:val="00BE56B1"/>
    <w:rsid w:val="00BF273D"/>
    <w:rsid w:val="00C03301"/>
    <w:rsid w:val="00C14025"/>
    <w:rsid w:val="00C3009F"/>
    <w:rsid w:val="00C4038F"/>
    <w:rsid w:val="00C41D04"/>
    <w:rsid w:val="00C42E09"/>
    <w:rsid w:val="00C45F61"/>
    <w:rsid w:val="00C47587"/>
    <w:rsid w:val="00C57851"/>
    <w:rsid w:val="00C64D6C"/>
    <w:rsid w:val="00C713BE"/>
    <w:rsid w:val="00C84454"/>
    <w:rsid w:val="00C939CB"/>
    <w:rsid w:val="00CA3BE2"/>
    <w:rsid w:val="00CC1390"/>
    <w:rsid w:val="00CC4026"/>
    <w:rsid w:val="00CD1484"/>
    <w:rsid w:val="00CF14A0"/>
    <w:rsid w:val="00CF6D42"/>
    <w:rsid w:val="00D02C78"/>
    <w:rsid w:val="00D11282"/>
    <w:rsid w:val="00D112F9"/>
    <w:rsid w:val="00D175BA"/>
    <w:rsid w:val="00D2327A"/>
    <w:rsid w:val="00D27793"/>
    <w:rsid w:val="00D3381E"/>
    <w:rsid w:val="00D33860"/>
    <w:rsid w:val="00D41A76"/>
    <w:rsid w:val="00D43664"/>
    <w:rsid w:val="00D5290C"/>
    <w:rsid w:val="00D5551E"/>
    <w:rsid w:val="00D5649E"/>
    <w:rsid w:val="00D666DF"/>
    <w:rsid w:val="00D84280"/>
    <w:rsid w:val="00DB12FF"/>
    <w:rsid w:val="00DB6A0A"/>
    <w:rsid w:val="00DC71DF"/>
    <w:rsid w:val="00DC7840"/>
    <w:rsid w:val="00DD24C0"/>
    <w:rsid w:val="00DD3CBA"/>
    <w:rsid w:val="00DD7CDA"/>
    <w:rsid w:val="00DE77EB"/>
    <w:rsid w:val="00DF4E3D"/>
    <w:rsid w:val="00DF7ED4"/>
    <w:rsid w:val="00E0077A"/>
    <w:rsid w:val="00E076EA"/>
    <w:rsid w:val="00E21263"/>
    <w:rsid w:val="00E35A16"/>
    <w:rsid w:val="00E403A7"/>
    <w:rsid w:val="00E52E59"/>
    <w:rsid w:val="00E61B7D"/>
    <w:rsid w:val="00E757A2"/>
    <w:rsid w:val="00E84C7E"/>
    <w:rsid w:val="00EA0FCB"/>
    <w:rsid w:val="00EA11B9"/>
    <w:rsid w:val="00EB1E71"/>
    <w:rsid w:val="00EB447B"/>
    <w:rsid w:val="00EC1E44"/>
    <w:rsid w:val="00EC43D4"/>
    <w:rsid w:val="00EC45A8"/>
    <w:rsid w:val="00EC7785"/>
    <w:rsid w:val="00EC77CD"/>
    <w:rsid w:val="00ED4E55"/>
    <w:rsid w:val="00EE1610"/>
    <w:rsid w:val="00EE6C2F"/>
    <w:rsid w:val="00EF1F77"/>
    <w:rsid w:val="00F013DA"/>
    <w:rsid w:val="00F35BDE"/>
    <w:rsid w:val="00F72CE9"/>
    <w:rsid w:val="00F745F9"/>
    <w:rsid w:val="00F82B91"/>
    <w:rsid w:val="00F860E0"/>
    <w:rsid w:val="00FA1F56"/>
    <w:rsid w:val="00FA292A"/>
    <w:rsid w:val="00FA4532"/>
    <w:rsid w:val="00FC4F8E"/>
    <w:rsid w:val="00FF02B5"/>
    <w:rsid w:val="00FF2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99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587"/>
    <w:rPr>
      <w:sz w:val="28"/>
    </w:rPr>
  </w:style>
  <w:style w:type="paragraph" w:styleId="3">
    <w:name w:val="heading 3"/>
    <w:basedOn w:val="a"/>
    <w:next w:val="a"/>
    <w:link w:val="30"/>
    <w:qFormat/>
    <w:rsid w:val="00222D8D"/>
    <w:pPr>
      <w:keepNext/>
      <w:autoSpaceDE w:val="0"/>
      <w:autoSpaceDN w:val="0"/>
      <w:jc w:val="center"/>
      <w:outlineLvl w:val="2"/>
    </w:pPr>
    <w:rPr>
      <w:b/>
      <w:bCs/>
      <w:sz w:val="20"/>
    </w:rPr>
  </w:style>
  <w:style w:type="paragraph" w:styleId="5">
    <w:name w:val="heading 5"/>
    <w:basedOn w:val="a"/>
    <w:next w:val="a"/>
    <w:link w:val="50"/>
    <w:qFormat/>
    <w:rsid w:val="00222D8D"/>
    <w:pPr>
      <w:keepNext/>
      <w:autoSpaceDE w:val="0"/>
      <w:autoSpaceDN w:val="0"/>
      <w:outlineLvl w:val="4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C47587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C47587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link w:val="a6"/>
    <w:rsid w:val="00C47587"/>
    <w:pPr>
      <w:spacing w:line="360" w:lineRule="exact"/>
      <w:ind w:firstLine="720"/>
      <w:jc w:val="both"/>
    </w:pPr>
  </w:style>
  <w:style w:type="paragraph" w:customStyle="1" w:styleId="a7">
    <w:name w:val="Заголовок к тексту"/>
    <w:basedOn w:val="a"/>
    <w:next w:val="a5"/>
    <w:rsid w:val="00C47587"/>
    <w:pPr>
      <w:suppressAutoHyphens/>
      <w:spacing w:after="480" w:line="240" w:lineRule="exact"/>
    </w:pPr>
    <w:rPr>
      <w:b/>
    </w:rPr>
  </w:style>
  <w:style w:type="paragraph" w:styleId="a8">
    <w:name w:val="header"/>
    <w:basedOn w:val="a"/>
    <w:link w:val="a9"/>
    <w:rsid w:val="00C47587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rsid w:val="00C47587"/>
    <w:pPr>
      <w:tabs>
        <w:tab w:val="center" w:pos="4677"/>
        <w:tab w:val="right" w:pos="9355"/>
      </w:tabs>
    </w:pPr>
  </w:style>
  <w:style w:type="paragraph" w:customStyle="1" w:styleId="ac">
    <w:name w:val="Исполнитель"/>
    <w:basedOn w:val="a5"/>
    <w:rsid w:val="00C47587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d">
    <w:name w:val="Balloon Text"/>
    <w:basedOn w:val="a"/>
    <w:link w:val="ae"/>
    <w:uiPriority w:val="99"/>
    <w:rsid w:val="004950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36F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0">
    <w:name w:val="Title"/>
    <w:basedOn w:val="a"/>
    <w:link w:val="af1"/>
    <w:uiPriority w:val="99"/>
    <w:qFormat/>
    <w:rsid w:val="00836F7E"/>
    <w:pPr>
      <w:jc w:val="center"/>
    </w:pPr>
    <w:rPr>
      <w:rFonts w:eastAsia="Calibri"/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836F7E"/>
    <w:rPr>
      <w:rFonts w:eastAsia="Calibri"/>
      <w:b/>
      <w:bCs/>
      <w:sz w:val="24"/>
      <w:szCs w:val="24"/>
    </w:rPr>
  </w:style>
  <w:style w:type="paragraph" w:customStyle="1" w:styleId="ConsPlusNormal">
    <w:name w:val="ConsPlusNormal"/>
    <w:rsid w:val="00836F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ody Text Indent"/>
    <w:basedOn w:val="a"/>
    <w:link w:val="af3"/>
    <w:uiPriority w:val="99"/>
    <w:unhideWhenUsed/>
    <w:rsid w:val="00836F7E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836F7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basedOn w:val="a0"/>
    <w:uiPriority w:val="99"/>
    <w:rsid w:val="00F860E0"/>
    <w:rPr>
      <w:color w:val="0000FF" w:themeColor="hyperlink"/>
      <w:u w:val="single"/>
    </w:rPr>
  </w:style>
  <w:style w:type="paragraph" w:styleId="af5">
    <w:name w:val="Document Map"/>
    <w:basedOn w:val="a"/>
    <w:link w:val="af6"/>
    <w:rsid w:val="00D666D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rsid w:val="00D666DF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rsid w:val="00A14CCE"/>
    <w:rPr>
      <w:sz w:val="28"/>
    </w:rPr>
  </w:style>
  <w:style w:type="paragraph" w:styleId="af7">
    <w:name w:val="Plain Text"/>
    <w:link w:val="af8"/>
    <w:unhideWhenUsed/>
    <w:rsid w:val="00222D8D"/>
    <w:rPr>
      <w:rFonts w:ascii="Arial Unicode MS" w:eastAsia="Arial Unicode MS" w:hAnsi="Arial Unicode MS" w:cs="Arial Unicode MS"/>
      <w:color w:val="000000"/>
      <w:sz w:val="22"/>
      <w:szCs w:val="22"/>
    </w:rPr>
  </w:style>
  <w:style w:type="character" w:customStyle="1" w:styleId="af8">
    <w:name w:val="Текст Знак"/>
    <w:basedOn w:val="a0"/>
    <w:link w:val="af7"/>
    <w:rsid w:val="00222D8D"/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2">
    <w:name w:val="Body Text 2"/>
    <w:basedOn w:val="a"/>
    <w:link w:val="20"/>
    <w:rsid w:val="00222D8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22D8D"/>
    <w:rPr>
      <w:sz w:val="28"/>
    </w:rPr>
  </w:style>
  <w:style w:type="character" w:customStyle="1" w:styleId="30">
    <w:name w:val="Заголовок 3 Знак"/>
    <w:basedOn w:val="a0"/>
    <w:link w:val="3"/>
    <w:rsid w:val="00222D8D"/>
    <w:rPr>
      <w:b/>
      <w:bCs/>
    </w:rPr>
  </w:style>
  <w:style w:type="character" w:customStyle="1" w:styleId="50">
    <w:name w:val="Заголовок 5 Знак"/>
    <w:basedOn w:val="a0"/>
    <w:link w:val="5"/>
    <w:rsid w:val="00222D8D"/>
    <w:rPr>
      <w:b/>
      <w:bCs/>
    </w:rPr>
  </w:style>
  <w:style w:type="character" w:customStyle="1" w:styleId="a6">
    <w:name w:val="Основной текст Знак"/>
    <w:basedOn w:val="a0"/>
    <w:link w:val="a5"/>
    <w:rsid w:val="00222D8D"/>
    <w:rPr>
      <w:sz w:val="28"/>
    </w:rPr>
  </w:style>
  <w:style w:type="paragraph" w:styleId="31">
    <w:name w:val="Body Text 3"/>
    <w:basedOn w:val="a"/>
    <w:link w:val="32"/>
    <w:rsid w:val="00222D8D"/>
    <w:pPr>
      <w:autoSpaceDE w:val="0"/>
      <w:autoSpaceDN w:val="0"/>
      <w:jc w:val="both"/>
    </w:pPr>
    <w:rPr>
      <w:b/>
      <w:bCs/>
      <w:sz w:val="20"/>
    </w:rPr>
  </w:style>
  <w:style w:type="character" w:customStyle="1" w:styleId="32">
    <w:name w:val="Основной текст 3 Знак"/>
    <w:basedOn w:val="a0"/>
    <w:link w:val="31"/>
    <w:rsid w:val="00222D8D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222D8D"/>
    <w:rPr>
      <w:sz w:val="28"/>
    </w:rPr>
  </w:style>
  <w:style w:type="character" w:styleId="af9">
    <w:name w:val="page number"/>
    <w:basedOn w:val="a0"/>
    <w:rsid w:val="00222D8D"/>
  </w:style>
  <w:style w:type="paragraph" w:customStyle="1" w:styleId="ConsPlusTitle">
    <w:name w:val="ConsPlusTitle"/>
    <w:rsid w:val="00222D8D"/>
    <w:pPr>
      <w:autoSpaceDE w:val="0"/>
      <w:autoSpaceDN w:val="0"/>
      <w:adjustRightInd w:val="0"/>
    </w:pPr>
    <w:rPr>
      <w:b/>
      <w:bCs/>
    </w:rPr>
  </w:style>
  <w:style w:type="character" w:customStyle="1" w:styleId="ae">
    <w:name w:val="Текст выноски Знак"/>
    <w:basedOn w:val="a0"/>
    <w:link w:val="ad"/>
    <w:uiPriority w:val="99"/>
    <w:rsid w:val="00222D8D"/>
    <w:rPr>
      <w:rFonts w:ascii="Tahoma" w:hAnsi="Tahoma" w:cs="Tahoma"/>
      <w:sz w:val="16"/>
      <w:szCs w:val="16"/>
    </w:rPr>
  </w:style>
  <w:style w:type="table" w:styleId="afa">
    <w:name w:val="Table Grid"/>
    <w:basedOn w:val="a1"/>
    <w:rsid w:val="001360D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wtt-calc">
    <w:name w:val="nwtt-calc"/>
    <w:basedOn w:val="a0"/>
    <w:rsid w:val="001360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997AD42D6A9263A9846D4650D2C88D6922BE13F4AA6CD27034A3C64A795A937EBCA981996ED197281059xEBDJ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CE5076A589F359F33A84B9FDBE43A4A716A32541BFE9878BF0A86A3C9EC0B6814119C8F9C60B23B334CC809313578E9EB8DB2FBF338B1E87F4449Ct2w5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ertinAN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9AFB0-B5B1-460E-93D9-E5EE61EB9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859</TotalTime>
  <Pages>15</Pages>
  <Words>5733</Words>
  <Characters>32684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38341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Predsedatel</cp:lastModifiedBy>
  <cp:revision>170</cp:revision>
  <cp:lastPrinted>2021-06-28T07:03:00Z</cp:lastPrinted>
  <dcterms:created xsi:type="dcterms:W3CDTF">2014-11-05T09:15:00Z</dcterms:created>
  <dcterms:modified xsi:type="dcterms:W3CDTF">2021-07-06T10:00:00Z</dcterms:modified>
</cp:coreProperties>
</file>